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DBC91" w14:textId="77777777" w:rsidR="003C6CEA" w:rsidRPr="004304A2" w:rsidRDefault="003C6CEA" w:rsidP="003C6CEA">
      <w:pPr>
        <w:pStyle w:val="Heading4"/>
        <w:rPr>
          <w:rFonts w:ascii="Georgia" w:hAnsi="Georgia"/>
          <w:b w:val="0"/>
          <w:sz w:val="20"/>
          <w:szCs w:val="20"/>
        </w:rPr>
      </w:pPr>
      <w:bookmarkStart w:id="0" w:name="_GoBack"/>
      <w:bookmarkEnd w:id="0"/>
    </w:p>
    <w:p w14:paraId="1077DC8C" w14:textId="143F0C6A" w:rsidR="003C6CEA" w:rsidRPr="004304A2" w:rsidRDefault="004304A2" w:rsidP="004304A2">
      <w:pPr>
        <w:pStyle w:val="Heading4"/>
        <w:jc w:val="left"/>
        <w:rPr>
          <w:rFonts w:ascii="Georgia" w:hAnsi="Georgia"/>
          <w:sz w:val="40"/>
          <w:szCs w:val="48"/>
        </w:rPr>
      </w:pPr>
      <w:r w:rsidRPr="004304A2">
        <w:rPr>
          <w:rFonts w:ascii="Georgia" w:hAnsi="Georgia"/>
          <w:sz w:val="40"/>
          <w:szCs w:val="48"/>
        </w:rPr>
        <w:t xml:space="preserve">Targeted Data Quality Review Planning </w:t>
      </w:r>
      <w:r w:rsidR="003C6CEA" w:rsidRPr="004304A2">
        <w:rPr>
          <w:rFonts w:ascii="Georgia" w:hAnsi="Georgia"/>
          <w:sz w:val="40"/>
          <w:szCs w:val="48"/>
        </w:rPr>
        <w:t xml:space="preserve">Template </w:t>
      </w:r>
    </w:p>
    <w:p w14:paraId="6154A07A" w14:textId="77777777" w:rsidR="003C6CEA" w:rsidRPr="004304A2" w:rsidRDefault="003C6CEA" w:rsidP="003C6CEA">
      <w:pPr>
        <w:rPr>
          <w:rFonts w:cs="Arial"/>
          <w:lang w:eastAsia="nl-NL"/>
        </w:rPr>
      </w:pPr>
    </w:p>
    <w:p w14:paraId="069D5C50" w14:textId="77777777" w:rsidR="003C6CEA" w:rsidRPr="004304A2" w:rsidRDefault="003C6CEA" w:rsidP="003C6CEA">
      <w:pPr>
        <w:jc w:val="center"/>
        <w:rPr>
          <w:rFonts w:cs="Arial"/>
          <w:bCs/>
          <w:szCs w:val="22"/>
        </w:rPr>
      </w:pPr>
      <w:r w:rsidRPr="004304A2">
        <w:rPr>
          <w:rFonts w:cs="Arial"/>
          <w:bCs/>
          <w:noProof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70BD8" wp14:editId="0F5E16AE">
                <wp:simplePos x="0" y="0"/>
                <wp:positionH relativeFrom="column">
                  <wp:posOffset>1371600</wp:posOffset>
                </wp:positionH>
                <wp:positionV relativeFrom="paragraph">
                  <wp:posOffset>133350</wp:posOffset>
                </wp:positionV>
                <wp:extent cx="1545590" cy="288290"/>
                <wp:effectExtent l="5715" t="13970" r="10795" b="12065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59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E40F3D" w14:textId="77777777" w:rsidR="001F6482" w:rsidRPr="004D1A6B" w:rsidRDefault="001F6482" w:rsidP="003C6CE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070BD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08pt;margin-top:10.5pt;width:121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" strokecolor="#a5a5a5" strokeweight=".25pt">
                <v:stroke dashstyle="dash"/>
                <v:shadow color="#868686"/>
                <v:textbox>
                  <w:txbxContent>
                    <w:p w14:paraId="5EE40F3D" w14:textId="77777777" w:rsidR="001F6482" w:rsidRPr="004D1A6B" w:rsidRDefault="001F6482" w:rsidP="003C6CE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/>
          <w:noProof/>
          <w:color w:val="00000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98CBB2" wp14:editId="2BCB2985">
                <wp:simplePos x="0" y="0"/>
                <wp:positionH relativeFrom="column">
                  <wp:posOffset>5389880</wp:posOffset>
                </wp:positionH>
                <wp:positionV relativeFrom="paragraph">
                  <wp:posOffset>133350</wp:posOffset>
                </wp:positionV>
                <wp:extent cx="2596515" cy="288290"/>
                <wp:effectExtent l="13970" t="13970" r="8890" b="12065"/>
                <wp:wrapNone/>
                <wp:docPr id="3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8F7869E" w14:textId="77777777" w:rsidR="001F6482" w:rsidRPr="0099489E" w:rsidRDefault="001F6482" w:rsidP="003C6CE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8CBB2" id="Text Box 33" o:spid="_x0000_s1027" type="#_x0000_t202" style="position:absolute;left:0;text-align:left;margin-left:424.4pt;margin-top:10.5pt;width:204.45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" strokecolor="#a5a5a5" strokeweight=".25pt">
                <v:stroke dashstyle="dash"/>
                <v:shadow color="#868686"/>
                <v:textbox>
                  <w:txbxContent>
                    <w:p w14:paraId="48F7869E" w14:textId="77777777" w:rsidR="001F6482" w:rsidRPr="0099489E" w:rsidRDefault="001F6482" w:rsidP="003C6CE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EB236E" w14:textId="2844461F" w:rsidR="003C6CEA" w:rsidRPr="004304A2" w:rsidRDefault="003C6CEA" w:rsidP="003C6CEA">
      <w:pPr>
        <w:tabs>
          <w:tab w:val="left" w:pos="255"/>
        </w:tabs>
        <w:rPr>
          <w:rFonts w:cs="Arial"/>
          <w:b/>
          <w:bCs/>
          <w:sz w:val="20"/>
          <w:szCs w:val="22"/>
        </w:rPr>
      </w:pPr>
      <w:r w:rsidRPr="004304A2">
        <w:rPr>
          <w:rFonts w:cs="Arial"/>
          <w:b/>
          <w:bCs/>
          <w:sz w:val="20"/>
          <w:szCs w:val="22"/>
        </w:rPr>
        <w:t xml:space="preserve">Country:  </w:t>
      </w:r>
      <w:r w:rsidRPr="004304A2">
        <w:rPr>
          <w:rFonts w:cs="Arial"/>
          <w:bCs/>
          <w:noProof/>
          <w:sz w:val="20"/>
          <w:szCs w:val="22"/>
        </w:rPr>
        <w:tab/>
      </w:r>
      <w:r w:rsidRPr="004304A2">
        <w:rPr>
          <w:rFonts w:cs="Arial"/>
          <w:bCs/>
          <w:noProof/>
          <w:sz w:val="20"/>
          <w:szCs w:val="22"/>
        </w:rPr>
        <w:tab/>
      </w:r>
      <w:r w:rsidRPr="004304A2">
        <w:rPr>
          <w:rFonts w:cs="Arial"/>
          <w:bCs/>
          <w:noProof/>
          <w:sz w:val="20"/>
          <w:szCs w:val="22"/>
        </w:rPr>
        <w:tab/>
      </w:r>
      <w:r w:rsidRPr="004304A2">
        <w:rPr>
          <w:rFonts w:cs="Arial"/>
          <w:bCs/>
          <w:noProof/>
          <w:sz w:val="20"/>
          <w:szCs w:val="22"/>
        </w:rPr>
        <w:tab/>
      </w:r>
      <w:r w:rsidRPr="004304A2">
        <w:rPr>
          <w:rFonts w:cs="Arial"/>
          <w:bCs/>
          <w:noProof/>
          <w:sz w:val="20"/>
          <w:szCs w:val="22"/>
        </w:rPr>
        <w:tab/>
      </w:r>
      <w:r w:rsidRPr="004304A2">
        <w:rPr>
          <w:rFonts w:cs="Arial"/>
          <w:bCs/>
          <w:noProof/>
          <w:sz w:val="20"/>
          <w:szCs w:val="22"/>
        </w:rPr>
        <w:tab/>
      </w:r>
      <w:r w:rsidR="009262D9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>P</w:t>
      </w:r>
      <w:r w:rsidR="009262D9">
        <w:rPr>
          <w:rFonts w:cs="Arial"/>
          <w:b/>
          <w:bCs/>
          <w:sz w:val="20"/>
          <w:szCs w:val="22"/>
        </w:rPr>
        <w:t xml:space="preserve">rincipal </w:t>
      </w:r>
      <w:r w:rsidRPr="004304A2">
        <w:rPr>
          <w:rFonts w:cs="Arial"/>
          <w:b/>
          <w:bCs/>
          <w:sz w:val="20"/>
          <w:szCs w:val="22"/>
        </w:rPr>
        <w:t>R</w:t>
      </w:r>
      <w:r w:rsidR="009262D9">
        <w:rPr>
          <w:rFonts w:cs="Arial"/>
          <w:b/>
          <w:bCs/>
          <w:sz w:val="20"/>
          <w:szCs w:val="22"/>
        </w:rPr>
        <w:t>ecipient</w:t>
      </w:r>
      <w:r w:rsidRPr="004304A2">
        <w:rPr>
          <w:rFonts w:cs="Arial"/>
          <w:b/>
          <w:bCs/>
          <w:sz w:val="20"/>
          <w:szCs w:val="22"/>
        </w:rPr>
        <w:t xml:space="preserve">:           </w:t>
      </w:r>
    </w:p>
    <w:p w14:paraId="20BB1FE9" w14:textId="77777777" w:rsidR="003C6CEA" w:rsidRPr="004304A2" w:rsidRDefault="003C6CEA" w:rsidP="003C6CEA">
      <w:pPr>
        <w:rPr>
          <w:rFonts w:cs="Arial"/>
          <w:b/>
          <w:color w:val="000000"/>
          <w:sz w:val="20"/>
          <w:szCs w:val="22"/>
        </w:rPr>
      </w:pPr>
    </w:p>
    <w:p w14:paraId="45C3E52B" w14:textId="77777777" w:rsidR="003C6CEA" w:rsidRPr="004304A2" w:rsidRDefault="003C6CEA" w:rsidP="003C6CEA">
      <w:pPr>
        <w:rPr>
          <w:rFonts w:cs="Arial"/>
          <w:b/>
          <w:bCs/>
          <w:sz w:val="20"/>
          <w:szCs w:val="22"/>
        </w:rPr>
      </w:pPr>
      <w:r w:rsidRPr="004304A2">
        <w:rPr>
          <w:rFonts w:cs="Arial"/>
          <w:b/>
          <w:bCs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0497D7" wp14:editId="4741DDFF">
                <wp:simplePos x="0" y="0"/>
                <wp:positionH relativeFrom="column">
                  <wp:posOffset>1371600</wp:posOffset>
                </wp:positionH>
                <wp:positionV relativeFrom="paragraph">
                  <wp:posOffset>137795</wp:posOffset>
                </wp:positionV>
                <wp:extent cx="3517265" cy="252095"/>
                <wp:effectExtent l="5715" t="13970" r="10795" b="10160"/>
                <wp:wrapNone/>
                <wp:docPr id="3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B6B650" w14:textId="77777777" w:rsidR="001F6482" w:rsidRDefault="001F6482" w:rsidP="008B686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0497D7" id="Text Box 15" o:spid="_x0000_s1028" type="#_x0000_t202" style="position:absolute;margin-left:108pt;margin-top:10.85pt;width:276.95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" strokecolor="#a5a5a5" strokeweight=".25pt">
                <v:stroke dashstyle="dash"/>
                <v:shadow color="#868686"/>
                <v:textbox>
                  <w:txbxContent>
                    <w:p w14:paraId="65B6B650" w14:textId="77777777" w:rsidR="001F6482" w:rsidRDefault="001F6482" w:rsidP="008B686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3B6CF4" w14:textId="77777777" w:rsidR="003C6CEA" w:rsidRPr="004304A2" w:rsidRDefault="003C6CEA" w:rsidP="003C6CEA">
      <w:pPr>
        <w:rPr>
          <w:rFonts w:cs="Arial"/>
          <w:b/>
          <w:sz w:val="20"/>
        </w:rPr>
      </w:pPr>
      <w:r w:rsidRPr="004304A2">
        <w:rPr>
          <w:rFonts w:cs="Arial"/>
          <w:b/>
          <w:bCs/>
          <w:sz w:val="20"/>
          <w:szCs w:val="22"/>
        </w:rPr>
        <w:t>Grant Number(s):</w:t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  <w:r w:rsidRPr="004304A2">
        <w:rPr>
          <w:rFonts w:cs="Arial"/>
          <w:b/>
          <w:bCs/>
          <w:sz w:val="20"/>
          <w:szCs w:val="22"/>
        </w:rPr>
        <w:tab/>
      </w:r>
    </w:p>
    <w:p w14:paraId="0DCF8750" w14:textId="77777777" w:rsidR="003C6CEA" w:rsidRPr="004304A2" w:rsidRDefault="003C6CEA" w:rsidP="003C6CEA">
      <w:pPr>
        <w:rPr>
          <w:rFonts w:cs="Arial"/>
          <w:b/>
          <w:color w:val="000000"/>
          <w:sz w:val="20"/>
          <w:szCs w:val="22"/>
        </w:rPr>
      </w:pPr>
      <w:r w:rsidRPr="004304A2">
        <w:rPr>
          <w:rFonts w:cs="Arial"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E5B63" wp14:editId="0734BBBC">
                <wp:simplePos x="0" y="0"/>
                <wp:positionH relativeFrom="column">
                  <wp:posOffset>1371600</wp:posOffset>
                </wp:positionH>
                <wp:positionV relativeFrom="paragraph">
                  <wp:posOffset>95885</wp:posOffset>
                </wp:positionV>
                <wp:extent cx="3517265" cy="252095"/>
                <wp:effectExtent l="5715" t="6985" r="10795" b="762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022E9B" w14:textId="77777777" w:rsidR="001F6482" w:rsidRPr="0099489E" w:rsidRDefault="001F6482" w:rsidP="003C6CE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E5B63" id="Text Box 16" o:spid="_x0000_s1029" type="#_x0000_t202" style="position:absolute;margin-left:108pt;margin-top:7.55pt;width:276.95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" strokecolor="#a5a5a5" strokeweight=".25pt">
                <v:stroke dashstyle="dash"/>
                <v:shadow color="#868686"/>
                <v:textbox>
                  <w:txbxContent>
                    <w:p w14:paraId="31022E9B" w14:textId="77777777" w:rsidR="001F6482" w:rsidRPr="0099489E" w:rsidRDefault="001F6482" w:rsidP="003C6CE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86C427" w14:textId="77777777" w:rsidR="003C6CEA" w:rsidRPr="004304A2" w:rsidRDefault="003C6CEA" w:rsidP="003C6CEA">
      <w:pPr>
        <w:jc w:val="center"/>
        <w:rPr>
          <w:rFonts w:cs="Arial"/>
          <w:b/>
          <w:color w:val="000000"/>
          <w:sz w:val="20"/>
          <w:szCs w:val="22"/>
        </w:rPr>
      </w:pPr>
    </w:p>
    <w:p w14:paraId="661FFFEE" w14:textId="77777777" w:rsidR="003C6CEA" w:rsidRPr="004304A2" w:rsidRDefault="003C6CEA" w:rsidP="003C6CEA">
      <w:pPr>
        <w:jc w:val="center"/>
        <w:rPr>
          <w:rFonts w:cs="Arial"/>
          <w:bCs/>
          <w:sz w:val="20"/>
          <w:szCs w:val="22"/>
        </w:rPr>
      </w:pPr>
      <w:r w:rsidRPr="004304A2">
        <w:rPr>
          <w:rFonts w:cs="Arial"/>
          <w:b/>
          <w:bCs/>
          <w:noProof/>
          <w:sz w:val="20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2DBD0" wp14:editId="27877D1A">
                <wp:simplePos x="0" y="0"/>
                <wp:positionH relativeFrom="column">
                  <wp:posOffset>1371600</wp:posOffset>
                </wp:positionH>
                <wp:positionV relativeFrom="paragraph">
                  <wp:posOffset>50165</wp:posOffset>
                </wp:positionV>
                <wp:extent cx="3517265" cy="253365"/>
                <wp:effectExtent l="5715" t="5715" r="10795" b="762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26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99161B" w14:textId="77777777" w:rsidR="001F6482" w:rsidRPr="0099489E" w:rsidRDefault="001F6482" w:rsidP="003C6CE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2DBD0" id="Text Box 29" o:spid="_x0000_s1030" type="#_x0000_t202" style="position:absolute;left:0;text-align:left;margin-left:108pt;margin-top:3.95pt;width:276.95pt;height:1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" strokecolor="#a5a5a5" strokeweight=".25pt">
                <v:stroke dashstyle="dash"/>
                <v:shadow color="#868686"/>
                <v:textbox>
                  <w:txbxContent>
                    <w:p w14:paraId="3699161B" w14:textId="77777777" w:rsidR="001F6482" w:rsidRPr="0099489E" w:rsidRDefault="001F6482" w:rsidP="003C6CE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AA3FB9" w14:textId="77777777" w:rsidR="003C6CEA" w:rsidRPr="004304A2" w:rsidRDefault="003C6CEA" w:rsidP="003C6CEA">
      <w:pPr>
        <w:jc w:val="center"/>
        <w:rPr>
          <w:rFonts w:cs="Arial"/>
          <w:bCs/>
          <w:sz w:val="20"/>
          <w:szCs w:val="22"/>
        </w:rPr>
      </w:pPr>
    </w:p>
    <w:p w14:paraId="425B9C7C" w14:textId="77777777" w:rsidR="003C6CEA" w:rsidRPr="004304A2" w:rsidRDefault="003C6CEA" w:rsidP="003C6CEA">
      <w:pPr>
        <w:tabs>
          <w:tab w:val="center" w:pos="4968"/>
        </w:tabs>
        <w:rPr>
          <w:rFonts w:cs="Arial"/>
          <w:sz w:val="20"/>
          <w:szCs w:val="22"/>
        </w:rPr>
      </w:pPr>
    </w:p>
    <w:p w14:paraId="5A656A68" w14:textId="77777777" w:rsidR="008B686F" w:rsidRPr="004304A2" w:rsidRDefault="008B686F" w:rsidP="003C6CEA">
      <w:pPr>
        <w:rPr>
          <w:rFonts w:cs="Arial"/>
        </w:rPr>
      </w:pPr>
    </w:p>
    <w:p w14:paraId="7FAFEC72" w14:textId="77777777" w:rsidR="008B686F" w:rsidRPr="004304A2" w:rsidRDefault="008B686F" w:rsidP="003C6CEA">
      <w:pPr>
        <w:rPr>
          <w:rFonts w:cs="Arial"/>
        </w:rPr>
      </w:pPr>
    </w:p>
    <w:p w14:paraId="73508A42" w14:textId="77777777" w:rsidR="005D5F42" w:rsidRDefault="005D5F42">
      <w:pPr>
        <w:spacing w:after="160" w:line="259" w:lineRule="auto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br w:type="page"/>
      </w:r>
    </w:p>
    <w:p w14:paraId="1B0EDB5C" w14:textId="0D438BA2" w:rsidR="008B686F" w:rsidRPr="009262D9" w:rsidRDefault="008B686F" w:rsidP="002D3874">
      <w:pPr>
        <w:rPr>
          <w:rFonts w:cs="Arial"/>
          <w:b/>
          <w:caps/>
          <w:sz w:val="24"/>
          <w:szCs w:val="28"/>
        </w:rPr>
      </w:pPr>
      <w:r w:rsidRPr="009262D9">
        <w:rPr>
          <w:rFonts w:cs="Arial"/>
          <w:b/>
          <w:caps/>
          <w:sz w:val="24"/>
          <w:szCs w:val="28"/>
        </w:rPr>
        <w:lastRenderedPageBreak/>
        <w:t xml:space="preserve">Part A: Basic Information </w:t>
      </w:r>
    </w:p>
    <w:p w14:paraId="24021B56" w14:textId="596029F7" w:rsidR="008B686F" w:rsidRPr="004304A2" w:rsidRDefault="002F4677" w:rsidP="008B686F">
      <w:pPr>
        <w:rPr>
          <w:rFonts w:cs="Arial"/>
          <w:sz w:val="20"/>
          <w:szCs w:val="20"/>
        </w:rPr>
      </w:pPr>
      <w:r w:rsidRPr="00F958E7">
        <w:rPr>
          <w:rFonts w:cs="Arial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3E73CF" wp14:editId="519BE315">
                <wp:simplePos x="0" y="0"/>
                <wp:positionH relativeFrom="margin">
                  <wp:posOffset>3966210</wp:posOffset>
                </wp:positionH>
                <wp:positionV relativeFrom="paragraph">
                  <wp:posOffset>74295</wp:posOffset>
                </wp:positionV>
                <wp:extent cx="5105400" cy="295275"/>
                <wp:effectExtent l="0" t="0" r="19050" b="28575"/>
                <wp:wrapNone/>
                <wp:docPr id="2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E67F8F" w14:textId="1773A656" w:rsidR="001F6482" w:rsidRDefault="001F6482" w:rsidP="002D3874">
                            <w:pPr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2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Cs w:val="22"/>
                                </w:rPr>
                                <w:id w:val="83797052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Cs w:val="22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Cs w:val="22"/>
                              </w:rPr>
                              <w:t xml:space="preserve">   Desk review         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Cs w:val="22"/>
                                </w:rPr>
                                <w:id w:val="157816731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Cs w:val="22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Cs w:val="22"/>
                              </w:rPr>
                              <w:t xml:space="preserve">  Data verification     </w:t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Cs w:val="22"/>
                                </w:rPr>
                                <w:id w:val="889703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>
                                  <w:rPr>
                                    <w:rFonts w:ascii="MS Gothic" w:eastAsia="MS Gothic" w:hAnsi="MS Gothic" w:cs="Arial" w:hint="eastAsia"/>
                                    <w:szCs w:val="22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Cs w:val="22"/>
                              </w:rPr>
                              <w:t xml:space="preserve">   M&amp;E systems assessment</w:t>
                            </w:r>
                          </w:p>
                          <w:p w14:paraId="72B85E46" w14:textId="77777777" w:rsidR="001F6482" w:rsidRPr="00CC6516" w:rsidRDefault="001F6482" w:rsidP="002D3874">
                            <w:pPr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3E73CF" id="Text Box 120" o:spid="_x0000_s1031" type="#_x0000_t202" style="position:absolute;margin-left:312.3pt;margin-top:5.85pt;width:402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" strokecolor="#a5a5a5" strokeweight=".25pt">
                <v:stroke dashstyle="dash"/>
                <v:shadow color="#868686"/>
                <v:textbox>
                  <w:txbxContent>
                    <w:p w14:paraId="31E67F8F" w14:textId="1773A656" w:rsidR="001F6482" w:rsidRDefault="001F6482" w:rsidP="002D3874">
                      <w:pPr>
                        <w:rPr>
                          <w:rFonts w:ascii="Arial" w:hAnsi="Arial" w:cs="Arial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Cs w:val="22"/>
                        </w:rPr>
                        <w:t xml:space="preserve">    </w:t>
                      </w:r>
                      <w:sdt>
                        <w:sdtPr>
                          <w:rPr>
                            <w:rFonts w:ascii="Arial" w:hAnsi="Arial" w:cs="Arial"/>
                            <w:szCs w:val="22"/>
                          </w:rPr>
                          <w:id w:val="83797052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Cs w:val="22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Cs w:val="22"/>
                        </w:rPr>
                        <w:t xml:space="preserve">   Desk review          </w:t>
                      </w:r>
                      <w:sdt>
                        <w:sdtPr>
                          <w:rPr>
                            <w:rFonts w:ascii="Arial" w:hAnsi="Arial" w:cs="Arial"/>
                            <w:szCs w:val="22"/>
                          </w:rPr>
                          <w:id w:val="157816731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Cs w:val="22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Cs w:val="22"/>
                        </w:rPr>
                        <w:t xml:space="preserve">  Data verification     </w:t>
                      </w:r>
                      <w:sdt>
                        <w:sdtPr>
                          <w:rPr>
                            <w:rFonts w:ascii="Arial" w:hAnsi="Arial" w:cs="Arial"/>
                            <w:szCs w:val="22"/>
                          </w:rPr>
                          <w:id w:val="889703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>
                            <w:rPr>
                              <w:rFonts w:ascii="MS Gothic" w:eastAsia="MS Gothic" w:hAnsi="MS Gothic" w:cs="Arial" w:hint="eastAsia"/>
                              <w:szCs w:val="22"/>
                            </w:rPr>
                            <w:t>☐</w:t>
                          </w:r>
                        </w:sdtContent>
                      </w:sdt>
                      <w:r>
                        <w:rPr>
                          <w:rFonts w:ascii="Arial" w:hAnsi="Arial" w:cs="Arial"/>
                          <w:szCs w:val="22"/>
                        </w:rPr>
                        <w:t xml:space="preserve">   M&amp;E systems assessment</w:t>
                      </w:r>
                    </w:p>
                    <w:p w14:paraId="72B85E46" w14:textId="77777777" w:rsidR="001F6482" w:rsidRPr="00CC6516" w:rsidRDefault="001F6482" w:rsidP="002D3874">
                      <w:pPr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FDF6D95" w14:textId="3A556B73" w:rsidR="008B686F" w:rsidRPr="009262D9" w:rsidRDefault="008B686F" w:rsidP="008B686F">
      <w:pPr>
        <w:tabs>
          <w:tab w:val="left" w:pos="360"/>
        </w:tabs>
        <w:rPr>
          <w:rFonts w:cs="Arial"/>
          <w:b/>
          <w:noProof/>
          <w:sz w:val="20"/>
          <w:szCs w:val="22"/>
          <w:lang w:val="en-GB" w:eastAsia="en-GB"/>
        </w:rPr>
      </w:pPr>
      <w:r w:rsidRPr="009262D9">
        <w:rPr>
          <w:rFonts w:cs="Arial"/>
          <w:b/>
          <w:noProof/>
          <w:sz w:val="20"/>
          <w:szCs w:val="22"/>
          <w:lang w:val="en-GB" w:eastAsia="en-GB"/>
        </w:rPr>
        <w:t xml:space="preserve">(1) </w:t>
      </w:r>
      <w:r w:rsidR="0035514C" w:rsidRPr="009262D9">
        <w:rPr>
          <w:rFonts w:cs="Arial"/>
          <w:b/>
          <w:noProof/>
          <w:sz w:val="20"/>
          <w:szCs w:val="22"/>
          <w:lang w:val="en-GB" w:eastAsia="en-GB"/>
        </w:rPr>
        <w:t>Data Quality Review components</w:t>
      </w:r>
      <w:r w:rsidRPr="009262D9">
        <w:rPr>
          <w:rFonts w:cs="Arial"/>
          <w:b/>
          <w:noProof/>
          <w:sz w:val="20"/>
          <w:szCs w:val="22"/>
          <w:lang w:val="en-GB" w:eastAsia="en-GB"/>
        </w:rPr>
        <w:t xml:space="preserve"> to be conducted?</w:t>
      </w:r>
    </w:p>
    <w:p w14:paraId="397BE7F0" w14:textId="573F9D71" w:rsidR="008B686F" w:rsidRPr="009262D9" w:rsidRDefault="008B686F" w:rsidP="008B686F">
      <w:pPr>
        <w:rPr>
          <w:rFonts w:cs="Arial"/>
          <w:sz w:val="18"/>
          <w:szCs w:val="20"/>
          <w:lang w:val="en-GB"/>
        </w:rPr>
      </w:pPr>
    </w:p>
    <w:p w14:paraId="5E2E01BA" w14:textId="77777777" w:rsidR="008B686F" w:rsidRPr="009262D9" w:rsidRDefault="008B686F" w:rsidP="008B686F">
      <w:pPr>
        <w:rPr>
          <w:rFonts w:cs="Arial"/>
          <w:sz w:val="18"/>
          <w:szCs w:val="20"/>
        </w:rPr>
      </w:pPr>
      <w:r w:rsidRPr="009262D9">
        <w:rPr>
          <w:rFonts w:cs="Arial"/>
          <w:noProof/>
          <w:sz w:val="18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F32A8E" wp14:editId="41FC7D10">
                <wp:simplePos x="0" y="0"/>
                <wp:positionH relativeFrom="column">
                  <wp:posOffset>3975735</wp:posOffset>
                </wp:positionH>
                <wp:positionV relativeFrom="paragraph">
                  <wp:posOffset>78740</wp:posOffset>
                </wp:positionV>
                <wp:extent cx="5124450" cy="247650"/>
                <wp:effectExtent l="0" t="0" r="19050" b="19050"/>
                <wp:wrapNone/>
                <wp:docPr id="25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2C6BD5C" w14:textId="77777777" w:rsidR="001F6482" w:rsidRPr="00907D37" w:rsidRDefault="001F6482" w:rsidP="008B686F">
                            <w:pPr>
                              <w:rPr>
                                <w:rFonts w:ascii="Arial" w:hAnsi="Arial" w:cs="Arial"/>
                                <w:lang w:val="fr-C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32A8E" id="Text Box 43" o:spid="_x0000_s1032" type="#_x0000_t202" style="position:absolute;margin-left:313.05pt;margin-top:6.2pt;width:403.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" strokecolor="#a5a5a5" strokeweight=".25pt">
                <v:stroke dashstyle="dash"/>
                <v:shadow color="#868686"/>
                <v:textbox>
                  <w:txbxContent>
                    <w:p w14:paraId="72C6BD5C" w14:textId="77777777" w:rsidR="001F6482" w:rsidRPr="00907D37" w:rsidRDefault="001F6482" w:rsidP="008B686F">
                      <w:pPr>
                        <w:rPr>
                          <w:rFonts w:ascii="Arial" w:hAnsi="Arial" w:cs="Arial"/>
                          <w:lang w:val="fr-C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051ECE" w14:textId="7D7C0DF7" w:rsidR="008B686F" w:rsidRPr="009262D9" w:rsidRDefault="009262D9" w:rsidP="009262D9">
      <w:pPr>
        <w:tabs>
          <w:tab w:val="left" w:pos="360"/>
        </w:tabs>
        <w:rPr>
          <w:rFonts w:cs="Arial"/>
          <w:b/>
          <w:noProof/>
          <w:sz w:val="20"/>
          <w:szCs w:val="22"/>
          <w:lang w:val="en-GB" w:eastAsia="en-GB"/>
        </w:rPr>
      </w:pPr>
      <w:r w:rsidRPr="009262D9">
        <w:rPr>
          <w:rFonts w:cs="Arial"/>
          <w:b/>
          <w:noProof/>
          <w:sz w:val="20"/>
          <w:szCs w:val="22"/>
          <w:lang w:val="en-GB" w:eastAsia="en-GB"/>
        </w:rPr>
        <w:t>Local Fund Agent</w:t>
      </w:r>
      <w:r w:rsidR="008B686F" w:rsidRPr="009262D9">
        <w:rPr>
          <w:rFonts w:cs="Arial"/>
          <w:b/>
          <w:noProof/>
          <w:sz w:val="20"/>
          <w:szCs w:val="22"/>
          <w:lang w:val="en-GB" w:eastAsia="en-GB"/>
        </w:rPr>
        <w:t xml:space="preserve"> conducting </w:t>
      </w:r>
      <w:r w:rsidR="0035514C" w:rsidRPr="009262D9">
        <w:rPr>
          <w:rFonts w:cs="Arial"/>
          <w:b/>
          <w:noProof/>
          <w:sz w:val="20"/>
          <w:szCs w:val="22"/>
          <w:lang w:val="en-GB" w:eastAsia="en-GB"/>
        </w:rPr>
        <w:t>the T</w:t>
      </w:r>
      <w:r w:rsidR="008B686F" w:rsidRPr="009262D9">
        <w:rPr>
          <w:rFonts w:cs="Arial"/>
          <w:b/>
          <w:noProof/>
          <w:sz w:val="20"/>
          <w:szCs w:val="22"/>
          <w:lang w:val="en-GB" w:eastAsia="en-GB"/>
        </w:rPr>
        <w:t xml:space="preserve">argeted </w:t>
      </w:r>
      <w:r w:rsidR="0035514C" w:rsidRPr="009262D9">
        <w:rPr>
          <w:rFonts w:cs="Arial"/>
          <w:b/>
          <w:noProof/>
          <w:sz w:val="20"/>
          <w:szCs w:val="22"/>
          <w:lang w:val="en-GB" w:eastAsia="en-GB"/>
        </w:rPr>
        <w:t xml:space="preserve">DQR </w:t>
      </w:r>
      <w:r w:rsidR="008B686F" w:rsidRPr="009262D9">
        <w:rPr>
          <w:rFonts w:cs="Arial"/>
          <w:b/>
          <w:noProof/>
          <w:sz w:val="20"/>
          <w:szCs w:val="22"/>
          <w:lang w:val="en-GB" w:eastAsia="en-GB"/>
        </w:rPr>
        <w:t xml:space="preserve"> </w:t>
      </w:r>
    </w:p>
    <w:p w14:paraId="2D7B7D55" w14:textId="77777777" w:rsidR="008B686F" w:rsidRPr="009262D9" w:rsidRDefault="008B686F" w:rsidP="008B686F">
      <w:pPr>
        <w:rPr>
          <w:rFonts w:cs="Arial"/>
          <w:b/>
          <w:sz w:val="16"/>
          <w:szCs w:val="18"/>
        </w:rPr>
      </w:pPr>
    </w:p>
    <w:p w14:paraId="7583FE11" w14:textId="77777777" w:rsidR="008B686F" w:rsidRPr="004304A2" w:rsidRDefault="008B686F" w:rsidP="008B686F">
      <w:pPr>
        <w:ind w:right="359"/>
        <w:rPr>
          <w:rFonts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707"/>
        <w:gridCol w:w="5103"/>
        <w:gridCol w:w="4394"/>
      </w:tblGrid>
      <w:tr w:rsidR="008B686F" w:rsidRPr="009262D9" w14:paraId="2E2899F3" w14:textId="77777777" w:rsidTr="009262D9">
        <w:trPr>
          <w:trHeight w:val="283"/>
        </w:trPr>
        <w:tc>
          <w:tcPr>
            <w:tcW w:w="4707" w:type="dxa"/>
            <w:shd w:val="clear" w:color="auto" w:fill="BFBFBF" w:themeFill="background1" w:themeFillShade="BF"/>
            <w:vAlign w:val="center"/>
            <w:hideMark/>
          </w:tcPr>
          <w:p w14:paraId="63B6CA5C" w14:textId="0462F881" w:rsidR="008B686F" w:rsidRPr="009262D9" w:rsidRDefault="008B686F" w:rsidP="009262D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262D9">
              <w:rPr>
                <w:rFonts w:cs="Arial"/>
                <w:b/>
                <w:bCs/>
                <w:sz w:val="20"/>
                <w:szCs w:val="20"/>
              </w:rPr>
              <w:t xml:space="preserve">Names </w:t>
            </w:r>
            <w:r w:rsidR="009262D9" w:rsidRPr="009262D9">
              <w:rPr>
                <w:rFonts w:cs="Arial"/>
                <w:b/>
                <w:bCs/>
                <w:sz w:val="20"/>
                <w:szCs w:val="20"/>
              </w:rPr>
              <w:t>of E</w:t>
            </w:r>
            <w:r w:rsidRPr="009262D9">
              <w:rPr>
                <w:rFonts w:cs="Arial"/>
                <w:b/>
                <w:bCs/>
                <w:sz w:val="20"/>
                <w:szCs w:val="20"/>
              </w:rPr>
              <w:t>xperts</w:t>
            </w:r>
          </w:p>
        </w:tc>
        <w:tc>
          <w:tcPr>
            <w:tcW w:w="5103" w:type="dxa"/>
            <w:shd w:val="clear" w:color="auto" w:fill="BFBFBF" w:themeFill="background1" w:themeFillShade="BF"/>
            <w:vAlign w:val="center"/>
            <w:hideMark/>
          </w:tcPr>
          <w:p w14:paraId="767E12BF" w14:textId="77777777" w:rsidR="008B686F" w:rsidRPr="009262D9" w:rsidRDefault="008B686F" w:rsidP="008B686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262D9">
              <w:rPr>
                <w:rFonts w:cs="Arial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  <w:hideMark/>
          </w:tcPr>
          <w:p w14:paraId="5DA215BB" w14:textId="77777777" w:rsidR="008B686F" w:rsidRPr="009262D9" w:rsidRDefault="008B686F" w:rsidP="008B686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262D9">
              <w:rPr>
                <w:rFonts w:cs="Arial"/>
                <w:b/>
                <w:bCs/>
                <w:sz w:val="20"/>
                <w:szCs w:val="20"/>
              </w:rPr>
              <w:t>LOE expected</w:t>
            </w:r>
          </w:p>
        </w:tc>
      </w:tr>
      <w:tr w:rsidR="008B686F" w:rsidRPr="004304A2" w14:paraId="5A0FC654" w14:textId="77777777" w:rsidTr="00C850B0">
        <w:trPr>
          <w:trHeight w:val="283"/>
        </w:trPr>
        <w:tc>
          <w:tcPr>
            <w:tcW w:w="4707" w:type="dxa"/>
            <w:vAlign w:val="center"/>
          </w:tcPr>
          <w:p w14:paraId="66A6D225" w14:textId="77777777" w:rsidR="008B686F" w:rsidRPr="004304A2" w:rsidRDefault="008B686F" w:rsidP="008B686F">
            <w:pPr>
              <w:numPr>
                <w:ilvl w:val="0"/>
                <w:numId w:val="18"/>
              </w:numPr>
              <w:ind w:left="342" w:hanging="342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8D8D199" w14:textId="77777777" w:rsidR="008B686F" w:rsidRPr="004304A2" w:rsidRDefault="008B686F" w:rsidP="008B686F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EDB399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8B686F" w:rsidRPr="004304A2" w14:paraId="5AEE6D04" w14:textId="77777777" w:rsidTr="00C850B0">
        <w:trPr>
          <w:trHeight w:val="283"/>
        </w:trPr>
        <w:tc>
          <w:tcPr>
            <w:tcW w:w="4707" w:type="dxa"/>
            <w:vAlign w:val="center"/>
          </w:tcPr>
          <w:p w14:paraId="2A3864E0" w14:textId="77777777" w:rsidR="008B686F" w:rsidRPr="004304A2" w:rsidRDefault="008B686F" w:rsidP="008B686F">
            <w:pPr>
              <w:numPr>
                <w:ilvl w:val="0"/>
                <w:numId w:val="18"/>
              </w:numPr>
              <w:ind w:left="342" w:hanging="342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082AF7A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92CDD0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8B686F" w:rsidRPr="004304A2" w14:paraId="7881C42D" w14:textId="77777777" w:rsidTr="00C850B0">
        <w:trPr>
          <w:trHeight w:val="283"/>
        </w:trPr>
        <w:tc>
          <w:tcPr>
            <w:tcW w:w="4707" w:type="dxa"/>
            <w:vAlign w:val="center"/>
          </w:tcPr>
          <w:p w14:paraId="07D92519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070E01D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527C91" w14:textId="77777777" w:rsidR="008B686F" w:rsidRPr="004304A2" w:rsidRDefault="008B686F" w:rsidP="008B686F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254FFC25" w14:textId="77777777" w:rsidR="008B686F" w:rsidRPr="004304A2" w:rsidRDefault="008B686F" w:rsidP="008B686F">
      <w:pPr>
        <w:rPr>
          <w:rFonts w:cs="Arial"/>
          <w:sz w:val="18"/>
          <w:szCs w:val="18"/>
        </w:rPr>
      </w:pPr>
    </w:p>
    <w:p w14:paraId="0D0EB4DB" w14:textId="77777777" w:rsidR="008B686F" w:rsidRPr="004304A2" w:rsidRDefault="008B686F" w:rsidP="008B686F">
      <w:pPr>
        <w:tabs>
          <w:tab w:val="left" w:pos="3825"/>
        </w:tabs>
        <w:rPr>
          <w:rFonts w:cs="Arial"/>
          <w:sz w:val="20"/>
          <w:szCs w:val="20"/>
        </w:rPr>
      </w:pP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A2B476" wp14:editId="57F1C644">
                <wp:simplePos x="0" y="0"/>
                <wp:positionH relativeFrom="column">
                  <wp:posOffset>2628900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24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4C4141" w14:textId="77777777" w:rsidR="001F6482" w:rsidRPr="007049FB" w:rsidRDefault="001F6482" w:rsidP="008B686F">
                            <w:pPr>
                              <w:jc w:val="center"/>
                              <w:rPr>
                                <w:rFonts w:ascii="Arial" w:hAnsi="Arial" w:cs="Arial"/>
                                <w:color w:val="BFBFBF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2B476" id="Text Box 75" o:spid="_x0000_s1033" type="#_x0000_t202" style="position:absolute;margin-left:207pt;margin-top:10.65pt;width:36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" strokecolor="#a5a5a5" strokeweight=".25pt">
                <v:stroke dashstyle="dash"/>
                <v:shadow color="#868686"/>
                <v:textbox>
                  <w:txbxContent>
                    <w:p w14:paraId="474C4141" w14:textId="77777777" w:rsidR="001F6482" w:rsidRPr="007049FB" w:rsidRDefault="001F6482" w:rsidP="008B686F">
                      <w:pPr>
                        <w:jc w:val="center"/>
                        <w:rPr>
                          <w:rFonts w:ascii="Arial" w:hAnsi="Arial" w:cs="Arial"/>
                          <w:color w:val="BFBFBF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500FC4" wp14:editId="2779D614">
                <wp:simplePos x="0" y="0"/>
                <wp:positionH relativeFrom="column">
                  <wp:posOffset>3086100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23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06E50C7" w14:textId="77777777" w:rsidR="001F6482" w:rsidRDefault="001F6482" w:rsidP="008B68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00FC4" id="Text Box 76" o:spid="_x0000_s1034" type="#_x0000_t202" style="position:absolute;margin-left:243pt;margin-top:10.65pt;width:36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" strokecolor="#a5a5a5" strokeweight=".25pt">
                <v:stroke dashstyle="dash"/>
                <v:shadow color="#868686"/>
                <v:textbox>
                  <w:txbxContent>
                    <w:p w14:paraId="106E50C7" w14:textId="77777777" w:rsidR="001F6482" w:rsidRDefault="001F6482" w:rsidP="008B686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168B1F" wp14:editId="63E3CD2C">
                <wp:simplePos x="0" y="0"/>
                <wp:positionH relativeFrom="column">
                  <wp:posOffset>3543300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22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F6C6ABB" w14:textId="77777777" w:rsidR="001F6482" w:rsidRPr="00CC6516" w:rsidRDefault="001F6482" w:rsidP="008B686F">
                            <w:pPr>
                              <w:jc w:val="center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68B1F" id="Text Box 77" o:spid="_x0000_s1035" type="#_x0000_t202" style="position:absolute;margin-left:279pt;margin-top:10.65pt;width:36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" strokecolor="#a5a5a5" strokeweight=".25pt">
                <v:stroke dashstyle="dash"/>
                <v:shadow color="#868686"/>
                <v:textbox>
                  <w:txbxContent>
                    <w:p w14:paraId="4F6C6ABB" w14:textId="77777777" w:rsidR="001F6482" w:rsidRPr="00CC6516" w:rsidRDefault="001F6482" w:rsidP="008B686F">
                      <w:pPr>
                        <w:jc w:val="center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542F191" wp14:editId="643A26AF">
                <wp:simplePos x="0" y="0"/>
                <wp:positionH relativeFrom="column">
                  <wp:posOffset>4343400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2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842354" w14:textId="77777777" w:rsidR="001F6482" w:rsidRPr="007049FB" w:rsidRDefault="001F6482" w:rsidP="008B686F">
                            <w:pPr>
                              <w:jc w:val="center"/>
                              <w:rPr>
                                <w:rFonts w:ascii="Arial" w:hAnsi="Arial" w:cs="Arial"/>
                                <w:color w:val="BFBFBF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2F191" id="Text Box 78" o:spid="_x0000_s1036" type="#_x0000_t202" style="position:absolute;margin-left:342pt;margin-top:10.65pt;width:36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" strokecolor="#a5a5a5" strokeweight=".25pt">
                <v:stroke dashstyle="dash"/>
                <v:shadow color="#868686"/>
                <v:textbox>
                  <w:txbxContent>
                    <w:p w14:paraId="08842354" w14:textId="77777777" w:rsidR="001F6482" w:rsidRPr="007049FB" w:rsidRDefault="001F6482" w:rsidP="008B686F">
                      <w:pPr>
                        <w:jc w:val="center"/>
                        <w:rPr>
                          <w:rFonts w:ascii="Arial" w:hAnsi="Arial" w:cs="Arial"/>
                          <w:color w:val="BFBFBF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EAEDB4" wp14:editId="40ADDBF8">
                <wp:simplePos x="0" y="0"/>
                <wp:positionH relativeFrom="column">
                  <wp:posOffset>4800600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20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CF38F8" w14:textId="77777777" w:rsidR="001F6482" w:rsidRPr="00CC6516" w:rsidRDefault="001F6482" w:rsidP="008B686F">
                            <w:pPr>
                              <w:jc w:val="center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AEDB4" id="Text Box 79" o:spid="_x0000_s1037" type="#_x0000_t202" style="position:absolute;margin-left:378pt;margin-top:10.65pt;width:36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" strokecolor="#a5a5a5" strokeweight=".25pt">
                <v:stroke dashstyle="dash"/>
                <v:shadow color="#868686"/>
                <v:textbox>
                  <w:txbxContent>
                    <w:p w14:paraId="0CCF38F8" w14:textId="77777777" w:rsidR="001F6482" w:rsidRPr="00CC6516" w:rsidRDefault="001F6482" w:rsidP="008B686F">
                      <w:pPr>
                        <w:jc w:val="center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304A2">
        <w:rPr>
          <w:rFonts w:cs="Arial"/>
          <w:bCs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8DCA12B" wp14:editId="731FD3EC">
                <wp:simplePos x="0" y="0"/>
                <wp:positionH relativeFrom="column">
                  <wp:posOffset>5257800</wp:posOffset>
                </wp:positionH>
                <wp:positionV relativeFrom="paragraph">
                  <wp:posOffset>135255</wp:posOffset>
                </wp:positionV>
                <wp:extent cx="457200" cy="228600"/>
                <wp:effectExtent l="5715" t="12065" r="13335" b="6985"/>
                <wp:wrapNone/>
                <wp:docPr id="19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A5A5A5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B9EC78" w14:textId="77777777" w:rsidR="001F6482" w:rsidRPr="00CC6516" w:rsidRDefault="001F6482" w:rsidP="008B686F">
                            <w:pPr>
                              <w:jc w:val="center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A12B" id="Text Box 80" o:spid="_x0000_s1038" type="#_x0000_t202" style="position:absolute;margin-left:414pt;margin-top:10.65pt;width:36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" strokecolor="#a5a5a5" strokeweight=".25pt">
                <v:stroke dashstyle="dash"/>
                <v:shadow color="#868686"/>
                <v:textbox>
                  <w:txbxContent>
                    <w:p w14:paraId="36B9EC78" w14:textId="77777777" w:rsidR="001F6482" w:rsidRPr="00CC6516" w:rsidRDefault="001F6482" w:rsidP="008B686F">
                      <w:pPr>
                        <w:jc w:val="center"/>
                        <w:rPr>
                          <w:rFonts w:ascii="Arial" w:hAnsi="Arial" w:cs="Arial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83CE5BE" w14:textId="0EBFC9EB" w:rsidR="008B686F" w:rsidRPr="009262D9" w:rsidRDefault="005D5F42" w:rsidP="008B686F">
      <w:pPr>
        <w:tabs>
          <w:tab w:val="left" w:pos="3825"/>
        </w:tabs>
        <w:spacing w:before="60"/>
        <w:rPr>
          <w:rFonts w:cs="Arial"/>
          <w:b/>
          <w:bCs/>
          <w:sz w:val="20"/>
          <w:szCs w:val="22"/>
        </w:rPr>
      </w:pPr>
      <w:r w:rsidRPr="009262D9">
        <w:rPr>
          <w:rFonts w:cs="Arial"/>
          <w:b/>
          <w:sz w:val="20"/>
          <w:szCs w:val="22"/>
        </w:rPr>
        <w:t>(3</w:t>
      </w:r>
      <w:r w:rsidR="008B686F" w:rsidRPr="009262D9">
        <w:rPr>
          <w:rFonts w:cs="Arial"/>
          <w:b/>
          <w:sz w:val="20"/>
          <w:szCs w:val="22"/>
        </w:rPr>
        <w:t xml:space="preserve">) </w:t>
      </w:r>
      <w:r w:rsidR="00D117E6" w:rsidRPr="009262D9">
        <w:rPr>
          <w:rFonts w:cs="Arial"/>
          <w:b/>
          <w:sz w:val="20"/>
          <w:szCs w:val="22"/>
        </w:rPr>
        <w:t xml:space="preserve">Expected </w:t>
      </w:r>
      <w:r w:rsidR="009262D9" w:rsidRPr="009262D9">
        <w:rPr>
          <w:rFonts w:cs="Arial"/>
          <w:b/>
          <w:bCs/>
          <w:sz w:val="20"/>
          <w:szCs w:val="22"/>
        </w:rPr>
        <w:t>dates of f</w:t>
      </w:r>
      <w:r w:rsidR="008B686F" w:rsidRPr="009262D9">
        <w:rPr>
          <w:rFonts w:cs="Arial"/>
          <w:b/>
          <w:bCs/>
          <w:sz w:val="20"/>
          <w:szCs w:val="22"/>
        </w:rPr>
        <w:t xml:space="preserve">ield </w:t>
      </w:r>
      <w:r w:rsidR="009262D9" w:rsidRPr="009262D9">
        <w:rPr>
          <w:rFonts w:cs="Arial"/>
          <w:b/>
          <w:bCs/>
          <w:sz w:val="20"/>
          <w:szCs w:val="22"/>
        </w:rPr>
        <w:t>w</w:t>
      </w:r>
      <w:r w:rsidR="008B686F" w:rsidRPr="009262D9">
        <w:rPr>
          <w:rFonts w:cs="Arial"/>
          <w:b/>
          <w:bCs/>
          <w:sz w:val="20"/>
          <w:szCs w:val="22"/>
        </w:rPr>
        <w:t xml:space="preserve">ork:    </w:t>
      </w:r>
      <w:r w:rsidR="008B686F" w:rsidRPr="009262D9">
        <w:rPr>
          <w:rFonts w:cs="Arial"/>
          <w:b/>
          <w:bCs/>
          <w:sz w:val="20"/>
          <w:szCs w:val="22"/>
        </w:rPr>
        <w:tab/>
        <w:t xml:space="preserve">       </w:t>
      </w:r>
      <w:r w:rsidR="008B686F" w:rsidRPr="009262D9">
        <w:rPr>
          <w:rFonts w:cs="Arial"/>
          <w:b/>
          <w:bCs/>
          <w:sz w:val="20"/>
          <w:szCs w:val="22"/>
        </w:rPr>
        <w:tab/>
      </w:r>
      <w:r w:rsidR="008B686F" w:rsidRPr="009262D9">
        <w:rPr>
          <w:rFonts w:cs="Arial"/>
          <w:b/>
          <w:bCs/>
          <w:sz w:val="20"/>
          <w:szCs w:val="22"/>
        </w:rPr>
        <w:tab/>
      </w:r>
      <w:r w:rsidR="008B686F" w:rsidRPr="009262D9">
        <w:rPr>
          <w:rFonts w:cs="Arial"/>
          <w:b/>
          <w:bCs/>
          <w:sz w:val="20"/>
          <w:szCs w:val="22"/>
        </w:rPr>
        <w:tab/>
      </w:r>
      <w:r w:rsidR="008B686F" w:rsidRPr="009262D9">
        <w:rPr>
          <w:rFonts w:cs="Arial"/>
          <w:b/>
          <w:bCs/>
          <w:sz w:val="20"/>
          <w:szCs w:val="22"/>
        </w:rPr>
        <w:tab/>
      </w:r>
      <w:r w:rsidR="008B686F" w:rsidRPr="009262D9">
        <w:rPr>
          <w:rFonts w:cs="Arial"/>
          <w:bCs/>
          <w:sz w:val="20"/>
          <w:szCs w:val="22"/>
        </w:rPr>
        <w:t>to</w:t>
      </w:r>
    </w:p>
    <w:p w14:paraId="234655A2" w14:textId="77777777" w:rsidR="008B686F" w:rsidRPr="009262D9" w:rsidRDefault="008B686F" w:rsidP="008B686F">
      <w:pPr>
        <w:rPr>
          <w:rFonts w:cs="Arial"/>
          <w:bCs/>
          <w:sz w:val="18"/>
          <w:szCs w:val="20"/>
        </w:rPr>
      </w:pPr>
    </w:p>
    <w:p w14:paraId="5C4FF6C0" w14:textId="77777777" w:rsidR="008B686F" w:rsidRPr="009262D9" w:rsidRDefault="008B686F" w:rsidP="008B686F">
      <w:pPr>
        <w:rPr>
          <w:rFonts w:cs="Arial"/>
          <w:bCs/>
          <w:sz w:val="18"/>
          <w:szCs w:val="20"/>
        </w:rPr>
      </w:pPr>
    </w:p>
    <w:p w14:paraId="0860C18E" w14:textId="4A3FD10C" w:rsidR="007B0207" w:rsidRPr="009262D9" w:rsidRDefault="005D5F42" w:rsidP="007B0207">
      <w:pPr>
        <w:rPr>
          <w:rFonts w:cs="Arial"/>
          <w:b/>
          <w:sz w:val="20"/>
        </w:rPr>
      </w:pPr>
      <w:r w:rsidRPr="009262D9">
        <w:rPr>
          <w:rFonts w:cs="Arial"/>
          <w:b/>
          <w:sz w:val="20"/>
        </w:rPr>
        <w:t>(4</w:t>
      </w:r>
      <w:r w:rsidR="007B0207" w:rsidRPr="009262D9">
        <w:rPr>
          <w:rFonts w:cs="Arial"/>
          <w:b/>
          <w:sz w:val="20"/>
        </w:rPr>
        <w:t>) Previous data quality findings and recommendations</w:t>
      </w:r>
    </w:p>
    <w:p w14:paraId="02EE2793" w14:textId="77777777" w:rsidR="007B0207" w:rsidRPr="009262D9" w:rsidRDefault="007B0207" w:rsidP="007B0207">
      <w:pPr>
        <w:rPr>
          <w:rFonts w:cs="Arial"/>
          <w:sz w:val="20"/>
        </w:rPr>
      </w:pPr>
    </w:p>
    <w:p w14:paraId="0570F4B8" w14:textId="77777777" w:rsidR="007B0207" w:rsidRPr="009262D9" w:rsidRDefault="007B0207" w:rsidP="009262D9">
      <w:pPr>
        <w:tabs>
          <w:tab w:val="left" w:pos="360"/>
        </w:tabs>
        <w:spacing w:line="288" w:lineRule="auto"/>
        <w:rPr>
          <w:rFonts w:cs="Arial"/>
          <w:sz w:val="20"/>
          <w:szCs w:val="22"/>
        </w:rPr>
      </w:pPr>
      <w:r w:rsidRPr="009262D9">
        <w:rPr>
          <w:rFonts w:cs="Arial"/>
          <w:sz w:val="20"/>
          <w:szCs w:val="22"/>
        </w:rPr>
        <w:t xml:space="preserve">Please use space below to provide a status update on recommendations from the last data quality assessment. 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2411"/>
        <w:gridCol w:w="3688"/>
        <w:gridCol w:w="3093"/>
      </w:tblGrid>
      <w:tr w:rsidR="007B0207" w:rsidRPr="00F958E7" w14:paraId="2977FE4C" w14:textId="77777777" w:rsidTr="009262D9">
        <w:trPr>
          <w:trHeight w:val="591"/>
          <w:tblHeader/>
          <w:jc w:val="center"/>
        </w:trPr>
        <w:tc>
          <w:tcPr>
            <w:tcW w:w="1847" w:type="pct"/>
            <w:shd w:val="clear" w:color="auto" w:fill="BFBFBF" w:themeFill="background1" w:themeFillShade="BF"/>
            <w:vAlign w:val="center"/>
          </w:tcPr>
          <w:p w14:paraId="5968E0CE" w14:textId="77777777" w:rsidR="007B0207" w:rsidRPr="00F958E7" w:rsidRDefault="007B0207" w:rsidP="001F6482">
            <w:pPr>
              <w:ind w:left="180"/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  <w:r w:rsidRPr="00F958E7">
              <w:rPr>
                <w:rFonts w:eastAsia="Arial Unicode MS" w:cs="Arial"/>
                <w:b/>
                <w:sz w:val="20"/>
                <w:szCs w:val="20"/>
              </w:rPr>
              <w:t>Recommendation</w:t>
            </w:r>
          </w:p>
        </w:tc>
        <w:tc>
          <w:tcPr>
            <w:tcW w:w="827" w:type="pct"/>
            <w:shd w:val="clear" w:color="auto" w:fill="BFBFBF" w:themeFill="background1" w:themeFillShade="BF"/>
            <w:vAlign w:val="center"/>
          </w:tcPr>
          <w:p w14:paraId="278524E1" w14:textId="77777777" w:rsidR="007B0207" w:rsidRPr="00F958E7" w:rsidRDefault="007B0207" w:rsidP="001F6482">
            <w:pPr>
              <w:ind w:left="180"/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  <w:r w:rsidRPr="00F958E7">
              <w:rPr>
                <w:rFonts w:eastAsia="Arial Unicode MS" w:cs="Arial"/>
                <w:b/>
                <w:sz w:val="20"/>
                <w:szCs w:val="20"/>
              </w:rPr>
              <w:t>Given Timeline</w:t>
            </w:r>
          </w:p>
        </w:tc>
        <w:tc>
          <w:tcPr>
            <w:tcW w:w="1265" w:type="pct"/>
            <w:shd w:val="clear" w:color="auto" w:fill="BFBFBF" w:themeFill="background1" w:themeFillShade="BF"/>
            <w:vAlign w:val="center"/>
          </w:tcPr>
          <w:p w14:paraId="39E4A56E" w14:textId="77777777" w:rsidR="007B0207" w:rsidRPr="00F958E7" w:rsidRDefault="007B0207" w:rsidP="001F6482">
            <w:pPr>
              <w:ind w:left="208"/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  <w:r w:rsidRPr="00F958E7">
              <w:rPr>
                <w:rFonts w:eastAsia="Arial Unicode MS" w:cs="Arial"/>
                <w:b/>
                <w:sz w:val="20"/>
                <w:szCs w:val="20"/>
              </w:rPr>
              <w:t>Actions taken</w:t>
            </w:r>
          </w:p>
        </w:tc>
        <w:tc>
          <w:tcPr>
            <w:tcW w:w="1062" w:type="pct"/>
            <w:shd w:val="clear" w:color="auto" w:fill="BFBFBF" w:themeFill="background1" w:themeFillShade="BF"/>
            <w:vAlign w:val="center"/>
          </w:tcPr>
          <w:p w14:paraId="13AB30B3" w14:textId="77777777" w:rsidR="007B0207" w:rsidRPr="00F958E7" w:rsidRDefault="007B0207" w:rsidP="001F6482">
            <w:pPr>
              <w:ind w:left="180"/>
              <w:jc w:val="center"/>
              <w:rPr>
                <w:rFonts w:eastAsia="Arial Unicode MS" w:cs="Arial"/>
                <w:b/>
                <w:sz w:val="20"/>
                <w:szCs w:val="20"/>
              </w:rPr>
            </w:pPr>
            <w:r w:rsidRPr="00F958E7">
              <w:rPr>
                <w:rFonts w:eastAsia="Arial Unicode MS" w:cs="Arial"/>
                <w:b/>
                <w:sz w:val="20"/>
                <w:szCs w:val="20"/>
              </w:rPr>
              <w:t>Current Status</w:t>
            </w:r>
          </w:p>
        </w:tc>
      </w:tr>
      <w:tr w:rsidR="007B0207" w:rsidRPr="00F958E7" w14:paraId="7EF17E96" w14:textId="77777777" w:rsidTr="002A6924">
        <w:trPr>
          <w:trHeight w:val="1156"/>
          <w:jc w:val="center"/>
        </w:trPr>
        <w:tc>
          <w:tcPr>
            <w:tcW w:w="1847" w:type="pct"/>
            <w:shd w:val="clear" w:color="auto" w:fill="auto"/>
            <w:vAlign w:val="center"/>
          </w:tcPr>
          <w:p w14:paraId="7B637715" w14:textId="77777777" w:rsidR="007B0207" w:rsidRPr="00F958E7" w:rsidRDefault="007B0207" w:rsidP="001F6482">
            <w:pPr>
              <w:pStyle w:val="Default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1DC59CA" w14:textId="77777777" w:rsidR="007B0207" w:rsidRPr="00F958E7" w:rsidRDefault="007B0207" w:rsidP="001F6482">
            <w:pPr>
              <w:keepNext/>
              <w:tabs>
                <w:tab w:val="left" w:pos="360"/>
              </w:tabs>
              <w:ind w:left="72"/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265" w:type="pct"/>
            <w:vAlign w:val="center"/>
          </w:tcPr>
          <w:p w14:paraId="6D6D6948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auto"/>
            <w:vAlign w:val="center"/>
          </w:tcPr>
          <w:p w14:paraId="196CD343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7B0207" w:rsidRPr="00F958E7" w14:paraId="0FF04EB8" w14:textId="77777777" w:rsidTr="009262D9">
        <w:trPr>
          <w:trHeight w:val="1084"/>
          <w:jc w:val="center"/>
        </w:trPr>
        <w:tc>
          <w:tcPr>
            <w:tcW w:w="1847" w:type="pct"/>
            <w:shd w:val="clear" w:color="auto" w:fill="auto"/>
            <w:vAlign w:val="center"/>
          </w:tcPr>
          <w:p w14:paraId="11924B1D" w14:textId="77777777" w:rsidR="007B0207" w:rsidRPr="00F958E7" w:rsidRDefault="007B0207" w:rsidP="001F6482">
            <w:pPr>
              <w:pStyle w:val="Default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34584C83" w14:textId="77777777" w:rsidR="007B0207" w:rsidRPr="00F958E7" w:rsidRDefault="007B0207" w:rsidP="001F6482">
            <w:pPr>
              <w:keepNext/>
              <w:tabs>
                <w:tab w:val="left" w:pos="360"/>
              </w:tabs>
              <w:ind w:left="72"/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265" w:type="pct"/>
            <w:vAlign w:val="center"/>
          </w:tcPr>
          <w:p w14:paraId="3A7C012D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auto"/>
            <w:vAlign w:val="center"/>
          </w:tcPr>
          <w:p w14:paraId="4245EF0B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7B0207" w:rsidRPr="00F958E7" w14:paraId="31296D45" w14:textId="77777777" w:rsidTr="002A6924">
        <w:trPr>
          <w:trHeight w:val="1135"/>
          <w:jc w:val="center"/>
        </w:trPr>
        <w:tc>
          <w:tcPr>
            <w:tcW w:w="1847" w:type="pct"/>
            <w:shd w:val="clear" w:color="auto" w:fill="auto"/>
            <w:vAlign w:val="center"/>
          </w:tcPr>
          <w:p w14:paraId="11089488" w14:textId="77777777" w:rsidR="007B0207" w:rsidRPr="00F958E7" w:rsidRDefault="007B0207" w:rsidP="001F6482">
            <w:pPr>
              <w:pStyle w:val="Default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827" w:type="pct"/>
            <w:shd w:val="clear" w:color="auto" w:fill="auto"/>
            <w:vAlign w:val="center"/>
          </w:tcPr>
          <w:p w14:paraId="1136D4EA" w14:textId="77777777" w:rsidR="007B0207" w:rsidRPr="00F958E7" w:rsidRDefault="007B0207" w:rsidP="001F6482">
            <w:pPr>
              <w:keepNext/>
              <w:tabs>
                <w:tab w:val="left" w:pos="360"/>
              </w:tabs>
              <w:ind w:left="72"/>
              <w:jc w:val="center"/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265" w:type="pct"/>
            <w:vAlign w:val="center"/>
          </w:tcPr>
          <w:p w14:paraId="7F92CEA0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  <w:tc>
          <w:tcPr>
            <w:tcW w:w="1062" w:type="pct"/>
            <w:shd w:val="clear" w:color="auto" w:fill="auto"/>
            <w:vAlign w:val="center"/>
          </w:tcPr>
          <w:p w14:paraId="3E0DC41D" w14:textId="77777777" w:rsidR="007B0207" w:rsidRPr="00F958E7" w:rsidRDefault="007B0207" w:rsidP="001F6482">
            <w:pPr>
              <w:keepNext/>
              <w:tabs>
                <w:tab w:val="left" w:pos="360"/>
              </w:tabs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</w:tbl>
    <w:p w14:paraId="1992284D" w14:textId="3CC103B1" w:rsidR="00EE78B2" w:rsidRPr="009262D9" w:rsidRDefault="00D117E6" w:rsidP="003C6CEA">
      <w:pPr>
        <w:rPr>
          <w:rFonts w:cs="Arial"/>
          <w:b/>
          <w:sz w:val="20"/>
        </w:rPr>
      </w:pPr>
      <w:r w:rsidRPr="009262D9">
        <w:rPr>
          <w:rFonts w:cs="Arial"/>
          <w:b/>
          <w:sz w:val="24"/>
          <w:szCs w:val="28"/>
        </w:rPr>
        <w:t xml:space="preserve">PART </w:t>
      </w:r>
      <w:r w:rsidR="00152C96" w:rsidRPr="009262D9">
        <w:rPr>
          <w:rFonts w:cs="Arial"/>
          <w:b/>
          <w:sz w:val="24"/>
          <w:szCs w:val="28"/>
        </w:rPr>
        <w:t>B: METHODOLOGY</w:t>
      </w:r>
    </w:p>
    <w:p w14:paraId="1720DE07" w14:textId="1799E76D" w:rsidR="005F3CC7" w:rsidRPr="009262D9" w:rsidRDefault="002F4677" w:rsidP="009262D9">
      <w:pPr>
        <w:pStyle w:val="ListParagraph"/>
        <w:numPr>
          <w:ilvl w:val="0"/>
          <w:numId w:val="31"/>
        </w:numPr>
        <w:spacing w:line="288" w:lineRule="auto"/>
        <w:rPr>
          <w:rFonts w:ascii="Georgia" w:hAnsi="Georgia" w:cs="Arial"/>
          <w:b/>
          <w:sz w:val="20"/>
        </w:rPr>
      </w:pPr>
      <w:r w:rsidRPr="009262D9">
        <w:rPr>
          <w:rFonts w:ascii="Georgia" w:hAnsi="Georgia" w:cs="Arial"/>
          <w:b/>
          <w:sz w:val="20"/>
        </w:rPr>
        <w:t xml:space="preserve">Program indicators to be reviewed for </w:t>
      </w:r>
      <w:r w:rsidR="009262D9">
        <w:rPr>
          <w:rFonts w:ascii="Georgia" w:hAnsi="Georgia" w:cs="Arial"/>
          <w:b/>
          <w:sz w:val="20"/>
        </w:rPr>
        <w:t>data verification and for desk r</w:t>
      </w:r>
      <w:r w:rsidR="000F10DE" w:rsidRPr="009262D9">
        <w:rPr>
          <w:rFonts w:ascii="Georgia" w:hAnsi="Georgia" w:cs="Arial"/>
          <w:b/>
          <w:sz w:val="20"/>
        </w:rPr>
        <w:t>eview</w:t>
      </w:r>
    </w:p>
    <w:p w14:paraId="322FFC0B" w14:textId="25DC4318" w:rsidR="007B0207" w:rsidRPr="009262D9" w:rsidRDefault="005F3CC7" w:rsidP="009262D9">
      <w:pPr>
        <w:spacing w:line="288" w:lineRule="auto"/>
        <w:ind w:left="709"/>
        <w:rPr>
          <w:rFonts w:cs="Arial"/>
          <w:sz w:val="20"/>
        </w:rPr>
      </w:pPr>
      <w:r w:rsidRPr="009262D9">
        <w:rPr>
          <w:rFonts w:cs="Arial"/>
          <w:sz w:val="20"/>
        </w:rPr>
        <w:t xml:space="preserve">Complete the table below </w:t>
      </w:r>
      <w:r w:rsidR="00D117E6" w:rsidRPr="009262D9">
        <w:rPr>
          <w:rFonts w:cs="Arial"/>
          <w:sz w:val="20"/>
        </w:rPr>
        <w:t>for each indicator to be reviewed</w:t>
      </w:r>
    </w:p>
    <w:tbl>
      <w:tblPr>
        <w:tblW w:w="1460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2552"/>
        <w:gridCol w:w="3260"/>
        <w:gridCol w:w="2977"/>
        <w:gridCol w:w="2977"/>
      </w:tblGrid>
      <w:tr w:rsidR="005D5F42" w:rsidRPr="00F958E7" w14:paraId="3794EA7E" w14:textId="77777777" w:rsidTr="009262D9">
        <w:trPr>
          <w:trHeight w:val="517"/>
          <w:tblHeader/>
        </w:trPr>
        <w:tc>
          <w:tcPr>
            <w:tcW w:w="2835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511FA" w14:textId="2CDF3C85" w:rsidR="005D5F42" w:rsidRPr="00F958E7" w:rsidRDefault="005D5F42" w:rsidP="005D5F42">
            <w:pPr>
              <w:tabs>
                <w:tab w:val="left" w:pos="360"/>
              </w:tabs>
              <w:ind w:left="18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lastRenderedPageBreak/>
              <w:t>Selected indicator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6FEF97CF" w14:textId="6F13DB95" w:rsidR="005D5F42" w:rsidRPr="00F958E7" w:rsidRDefault="005D5F42" w:rsidP="005D5F42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Reporting period to be assessed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E402CB8" w14:textId="3C7F6175" w:rsidR="005D5F42" w:rsidRPr="00F958E7" w:rsidRDefault="005D5F42" w:rsidP="005D5F42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Rationale for indicator selection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559FC0EE" w14:textId="25E49BF7" w:rsidR="005D5F42" w:rsidRPr="00F958E7" w:rsidRDefault="005D5F42" w:rsidP="005D5F42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Data source/type of documentation</w:t>
            </w:r>
          </w:p>
          <w:p w14:paraId="6CB9577B" w14:textId="77777777" w:rsidR="005D5F42" w:rsidRPr="00F958E7" w:rsidRDefault="005D5F42" w:rsidP="005D5F42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(and rationale for selection)</w:t>
            </w:r>
          </w:p>
        </w:tc>
        <w:tc>
          <w:tcPr>
            <w:tcW w:w="2977" w:type="dxa"/>
            <w:shd w:val="clear" w:color="auto" w:fill="BFBFBF" w:themeFill="background1" w:themeFillShade="BF"/>
            <w:vAlign w:val="center"/>
          </w:tcPr>
          <w:p w14:paraId="1D5DEE8A" w14:textId="77777777" w:rsidR="005D5F42" w:rsidRPr="00F958E7" w:rsidRDefault="005D5F42" w:rsidP="005D5F42">
            <w:pPr>
              <w:tabs>
                <w:tab w:val="left" w:pos="360"/>
              </w:tabs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958E7">
              <w:rPr>
                <w:rFonts w:cs="Arial"/>
                <w:b/>
                <w:bCs/>
                <w:iCs/>
                <w:sz w:val="20"/>
                <w:szCs w:val="20"/>
              </w:rPr>
              <w:t>Information system used for collecting data</w:t>
            </w:r>
          </w:p>
        </w:tc>
      </w:tr>
      <w:tr w:rsidR="005D5F42" w:rsidRPr="00F958E7" w14:paraId="0D2FFCEE" w14:textId="77777777" w:rsidTr="009262D9">
        <w:trPr>
          <w:trHeight w:val="1344"/>
        </w:trPr>
        <w:tc>
          <w:tcPr>
            <w:tcW w:w="28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4ACC0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53943ECE" w14:textId="77777777" w:rsidR="005D5F42" w:rsidRPr="00F958E7" w:rsidRDefault="005D5F42" w:rsidP="001F6482">
            <w:pPr>
              <w:tabs>
                <w:tab w:val="left" w:pos="360"/>
              </w:tabs>
              <w:ind w:left="380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9A294A" w14:textId="77777777" w:rsidR="005D5F42" w:rsidRPr="00F958E7" w:rsidRDefault="005D5F42" w:rsidP="001F6482">
            <w:pPr>
              <w:tabs>
                <w:tab w:val="left" w:pos="360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93A44BE" w14:textId="0F006E75" w:rsidR="005D5F42" w:rsidRPr="00F958E7" w:rsidRDefault="005D5F42" w:rsidP="001F6482">
            <w:pPr>
              <w:tabs>
                <w:tab w:val="left" w:pos="360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B6C1A0B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5D5F42" w:rsidRPr="00F958E7" w14:paraId="58EAAE46" w14:textId="77777777" w:rsidTr="009262D9">
        <w:trPr>
          <w:trHeight w:val="1089"/>
        </w:trPr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06DD47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7363A3B6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D291EA1" w14:textId="77777777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08C82CA" w14:textId="1B2ECADC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9825B05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5D5F42" w:rsidRPr="00F958E7" w14:paraId="029B1286" w14:textId="77777777" w:rsidTr="009262D9">
        <w:trPr>
          <w:trHeight w:val="1089"/>
        </w:trPr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2C9D01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50900694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A5182CF" w14:textId="77777777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0594617" w14:textId="5D88F5FB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BE2B088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5D5F42" w:rsidRPr="00F958E7" w14:paraId="0935FFA4" w14:textId="77777777" w:rsidTr="009262D9">
        <w:trPr>
          <w:trHeight w:val="1089"/>
        </w:trPr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224C3D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48D3846C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77DC7D8" w14:textId="77777777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58BFFEB" w14:textId="54143D3A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6E5CEAA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5D5F42" w:rsidRPr="00F958E7" w14:paraId="589EE1EF" w14:textId="77777777" w:rsidTr="009262D9">
        <w:trPr>
          <w:trHeight w:val="1089"/>
        </w:trPr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9CECAC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5A30883B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25ADABC" w14:textId="77777777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E7221E" w14:textId="1F6860EB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1494D7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5D5F42" w:rsidRPr="00F958E7" w14:paraId="29EB8F13" w14:textId="77777777" w:rsidTr="009262D9">
        <w:trPr>
          <w:trHeight w:val="1089"/>
        </w:trPr>
        <w:tc>
          <w:tcPr>
            <w:tcW w:w="28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4E61E4" w14:textId="77777777" w:rsidR="005D5F42" w:rsidRPr="00F958E7" w:rsidRDefault="005D5F42" w:rsidP="001F6482">
            <w:pPr>
              <w:tabs>
                <w:tab w:val="left" w:pos="360"/>
              </w:tabs>
              <w:ind w:left="180"/>
              <w:rPr>
                <w:rFonts w:eastAsia="Arial Unicode MS" w:cs="Arial"/>
                <w:b/>
                <w:sz w:val="20"/>
                <w:szCs w:val="20"/>
              </w:rPr>
            </w:pPr>
          </w:p>
        </w:tc>
        <w:tc>
          <w:tcPr>
            <w:tcW w:w="2552" w:type="dxa"/>
          </w:tcPr>
          <w:p w14:paraId="740E6063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E16B714" w14:textId="77777777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69499C4" w14:textId="72861D16" w:rsidR="005D5F42" w:rsidRPr="00F958E7" w:rsidRDefault="005D5F42" w:rsidP="001F6482">
            <w:pPr>
              <w:tabs>
                <w:tab w:val="left" w:pos="252"/>
              </w:tabs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6DDBF24E" w14:textId="77777777" w:rsidR="005D5F42" w:rsidRPr="00F958E7" w:rsidRDefault="005D5F42" w:rsidP="001F6482">
            <w:pPr>
              <w:tabs>
                <w:tab w:val="left" w:pos="252"/>
              </w:tabs>
              <w:ind w:left="252"/>
              <w:rPr>
                <w:rFonts w:eastAsia="Arial Unicode MS" w:cs="Arial"/>
                <w:sz w:val="20"/>
                <w:szCs w:val="20"/>
              </w:rPr>
            </w:pPr>
          </w:p>
        </w:tc>
      </w:tr>
    </w:tbl>
    <w:p w14:paraId="4CDCA5BE" w14:textId="77777777" w:rsidR="007B0207" w:rsidRPr="00F958E7" w:rsidRDefault="007B0207" w:rsidP="007B0207">
      <w:pPr>
        <w:rPr>
          <w:rFonts w:cs="Arial"/>
        </w:rPr>
      </w:pPr>
    </w:p>
    <w:p w14:paraId="0DD74581" w14:textId="77777777" w:rsidR="00EE78B2" w:rsidRDefault="00EE78B2" w:rsidP="003C6CEA">
      <w:pPr>
        <w:rPr>
          <w:rFonts w:cs="Arial"/>
        </w:rPr>
      </w:pPr>
    </w:p>
    <w:p w14:paraId="31774533" w14:textId="77777777" w:rsidR="005D5F42" w:rsidRPr="009262D9" w:rsidRDefault="005D5F42" w:rsidP="009262D9">
      <w:pPr>
        <w:spacing w:line="288" w:lineRule="auto"/>
        <w:rPr>
          <w:rFonts w:cs="Arial"/>
          <w:sz w:val="20"/>
        </w:rPr>
      </w:pPr>
    </w:p>
    <w:p w14:paraId="313A8C40" w14:textId="77777777" w:rsidR="002F4677" w:rsidRPr="009262D9" w:rsidRDefault="007B0207" w:rsidP="009262D9">
      <w:pPr>
        <w:pStyle w:val="ListParagraph"/>
        <w:numPr>
          <w:ilvl w:val="0"/>
          <w:numId w:val="31"/>
        </w:numPr>
        <w:spacing w:line="288" w:lineRule="auto"/>
        <w:rPr>
          <w:rFonts w:ascii="Georgia" w:hAnsi="Georgia" w:cs="Arial"/>
          <w:b/>
          <w:sz w:val="20"/>
        </w:rPr>
      </w:pPr>
      <w:r w:rsidRPr="009262D9">
        <w:rPr>
          <w:rFonts w:ascii="Georgia" w:hAnsi="Georgia" w:cs="Arial"/>
          <w:b/>
          <w:sz w:val="20"/>
        </w:rPr>
        <w:t xml:space="preserve">Data </w:t>
      </w:r>
      <w:r w:rsidR="002F4677" w:rsidRPr="009262D9">
        <w:rPr>
          <w:rFonts w:ascii="Georgia" w:hAnsi="Georgia" w:cs="Arial"/>
          <w:b/>
          <w:sz w:val="20"/>
        </w:rPr>
        <w:t>V</w:t>
      </w:r>
      <w:r w:rsidRPr="009262D9">
        <w:rPr>
          <w:rFonts w:ascii="Georgia" w:hAnsi="Georgia" w:cs="Arial"/>
          <w:b/>
          <w:sz w:val="20"/>
        </w:rPr>
        <w:t>erification and M&amp;E Systems Assessment</w:t>
      </w:r>
    </w:p>
    <w:p w14:paraId="5283D565" w14:textId="77777777" w:rsidR="00C41BEE" w:rsidRPr="009262D9" w:rsidRDefault="00C41BEE" w:rsidP="009262D9">
      <w:pPr>
        <w:pStyle w:val="ListParagraph"/>
        <w:numPr>
          <w:ilvl w:val="1"/>
          <w:numId w:val="31"/>
        </w:numPr>
        <w:spacing w:line="288" w:lineRule="auto"/>
        <w:rPr>
          <w:rFonts w:ascii="Georgia" w:hAnsi="Georgia" w:cs="Arial"/>
          <w:b/>
          <w:sz w:val="20"/>
        </w:rPr>
      </w:pPr>
      <w:r w:rsidRPr="009262D9">
        <w:rPr>
          <w:rFonts w:ascii="Georgia" w:hAnsi="Georgia" w:cs="Arial"/>
          <w:b/>
          <w:sz w:val="20"/>
        </w:rPr>
        <w:t>Levels:</w:t>
      </w:r>
    </w:p>
    <w:p w14:paraId="269E59DC" w14:textId="75978145" w:rsidR="00C41BEE" w:rsidRPr="009262D9" w:rsidRDefault="00C41BEE" w:rsidP="009262D9">
      <w:pPr>
        <w:pStyle w:val="ListParagraph"/>
        <w:numPr>
          <w:ilvl w:val="1"/>
          <w:numId w:val="37"/>
        </w:numPr>
        <w:spacing w:line="288" w:lineRule="auto"/>
        <w:ind w:left="1843" w:hanging="283"/>
        <w:rPr>
          <w:rFonts w:ascii="Georgia" w:hAnsi="Georgia" w:cs="Arial"/>
          <w:sz w:val="20"/>
        </w:rPr>
      </w:pPr>
      <w:r w:rsidRPr="009262D9">
        <w:rPr>
          <w:rFonts w:ascii="Georgia" w:hAnsi="Georgia" w:cs="Arial"/>
          <w:sz w:val="20"/>
        </w:rPr>
        <w:t>At which level(s) w</w:t>
      </w:r>
      <w:r w:rsidR="00C51B8B" w:rsidRPr="009262D9">
        <w:rPr>
          <w:rFonts w:ascii="Georgia" w:hAnsi="Georgia" w:cs="Arial"/>
          <w:sz w:val="20"/>
        </w:rPr>
        <w:t>ill</w:t>
      </w:r>
      <w:r w:rsidR="009262D9">
        <w:rPr>
          <w:rFonts w:ascii="Georgia" w:hAnsi="Georgia" w:cs="Arial"/>
          <w:sz w:val="20"/>
        </w:rPr>
        <w:t xml:space="preserve"> the data v</w:t>
      </w:r>
      <w:r w:rsidRPr="009262D9">
        <w:rPr>
          <w:rFonts w:ascii="Georgia" w:hAnsi="Georgia" w:cs="Arial"/>
          <w:sz w:val="20"/>
        </w:rPr>
        <w:t xml:space="preserve">erification be conducted?    </w:t>
      </w:r>
      <w:sdt>
        <w:sdtPr>
          <w:rPr>
            <w:rFonts w:ascii="MS Gothic" w:eastAsia="MS Gothic" w:hAnsi="MS Gothic" w:cs="Arial"/>
            <w:sz w:val="20"/>
          </w:rPr>
          <w:id w:val="513271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62D9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Pr="009262D9">
        <w:rPr>
          <w:rFonts w:ascii="Georgia" w:hAnsi="Georgia" w:cs="Arial"/>
          <w:sz w:val="20"/>
        </w:rPr>
        <w:t xml:space="preserve">  Facility       </w:t>
      </w:r>
      <w:sdt>
        <w:sdtPr>
          <w:rPr>
            <w:rFonts w:ascii="Segoe UI Symbol" w:eastAsia="MS Gothic" w:hAnsi="Segoe UI Symbol" w:cs="Segoe UI Symbol"/>
            <w:sz w:val="20"/>
          </w:rPr>
          <w:id w:val="-736086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62D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Pr="009262D9">
        <w:rPr>
          <w:rFonts w:ascii="Georgia" w:hAnsi="Georgia" w:cs="Arial"/>
          <w:sz w:val="20"/>
        </w:rPr>
        <w:t xml:space="preserve">  District      </w:t>
      </w:r>
      <w:sdt>
        <w:sdtPr>
          <w:rPr>
            <w:rFonts w:ascii="Segoe UI Symbol" w:eastAsia="MS Gothic" w:hAnsi="Segoe UI Symbol" w:cs="Segoe UI Symbol"/>
            <w:sz w:val="20"/>
          </w:rPr>
          <w:id w:val="173157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62D9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Pr="009262D9">
        <w:rPr>
          <w:rFonts w:ascii="Georgia" w:hAnsi="Georgia" w:cs="Arial"/>
          <w:sz w:val="20"/>
        </w:rPr>
        <w:t xml:space="preserve">  Other       </w:t>
      </w:r>
      <w:sdt>
        <w:sdtPr>
          <w:rPr>
            <w:rFonts w:ascii="MS Gothic" w:eastAsia="MS Gothic" w:hAnsi="MS Gothic" w:cs="Arial"/>
            <w:sz w:val="20"/>
          </w:rPr>
          <w:id w:val="-1415860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62D9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Pr="009262D9">
        <w:rPr>
          <w:rFonts w:ascii="Georgia" w:hAnsi="Georgia" w:cs="Arial"/>
          <w:sz w:val="20"/>
        </w:rPr>
        <w:t xml:space="preserve">  N/A</w:t>
      </w:r>
    </w:p>
    <w:p w14:paraId="23EA226B" w14:textId="77777777" w:rsidR="00C41BEE" w:rsidRPr="009262D9" w:rsidRDefault="00C41BEE" w:rsidP="009262D9">
      <w:pPr>
        <w:spacing w:line="288" w:lineRule="auto"/>
        <w:rPr>
          <w:rFonts w:cs="Arial"/>
          <w:sz w:val="20"/>
          <w:szCs w:val="22"/>
        </w:rPr>
      </w:pPr>
      <w:r w:rsidRPr="009262D9">
        <w:rPr>
          <w:rFonts w:cs="Arial"/>
          <w:sz w:val="20"/>
          <w:szCs w:val="22"/>
        </w:rPr>
        <w:t xml:space="preserve">                                  If other or N/A, please provide detail:</w:t>
      </w:r>
    </w:p>
    <w:tbl>
      <w:tblPr>
        <w:tblStyle w:val="TableGrid"/>
        <w:tblW w:w="12439" w:type="dxa"/>
        <w:tblInd w:w="1696" w:type="dxa"/>
        <w:tblLook w:val="04A0" w:firstRow="1" w:lastRow="0" w:firstColumn="1" w:lastColumn="0" w:noHBand="0" w:noVBand="1"/>
      </w:tblPr>
      <w:tblGrid>
        <w:gridCol w:w="12439"/>
      </w:tblGrid>
      <w:tr w:rsidR="00C41BEE" w:rsidRPr="00F958E7" w14:paraId="25D3F553" w14:textId="77777777" w:rsidTr="001F6482">
        <w:trPr>
          <w:trHeight w:val="1052"/>
        </w:trPr>
        <w:tc>
          <w:tcPr>
            <w:tcW w:w="12439" w:type="dxa"/>
          </w:tcPr>
          <w:p w14:paraId="68372003" w14:textId="77777777" w:rsidR="00C41BEE" w:rsidRPr="00F958E7" w:rsidRDefault="00C41BEE" w:rsidP="001F6482">
            <w:pPr>
              <w:rPr>
                <w:rFonts w:cs="Arial"/>
                <w:szCs w:val="22"/>
              </w:rPr>
            </w:pPr>
          </w:p>
        </w:tc>
      </w:tr>
    </w:tbl>
    <w:p w14:paraId="4F7729A6" w14:textId="77777777" w:rsidR="00C41BEE" w:rsidRPr="00F958E7" w:rsidRDefault="00C41BEE" w:rsidP="00C41BEE">
      <w:pPr>
        <w:rPr>
          <w:rFonts w:cs="Arial"/>
          <w:szCs w:val="22"/>
        </w:rPr>
      </w:pPr>
    </w:p>
    <w:p w14:paraId="29859D7F" w14:textId="56C5D5C8" w:rsidR="00C41BEE" w:rsidRPr="002F4677" w:rsidRDefault="00C41BEE" w:rsidP="00C41BEE">
      <w:pPr>
        <w:pStyle w:val="ListParagraph"/>
        <w:numPr>
          <w:ilvl w:val="1"/>
          <w:numId w:val="37"/>
        </w:numPr>
        <w:ind w:left="1843" w:hanging="283"/>
        <w:rPr>
          <w:rFonts w:ascii="Georgia" w:hAnsi="Georgia" w:cs="Arial"/>
        </w:rPr>
      </w:pPr>
      <w:r w:rsidRPr="00F958E7">
        <w:rPr>
          <w:rFonts w:ascii="Georgia" w:hAnsi="Georgia" w:cs="Arial"/>
        </w:rPr>
        <w:t>At which level(s) w</w:t>
      </w:r>
      <w:r w:rsidR="00C51B8B">
        <w:rPr>
          <w:rFonts w:ascii="Georgia" w:hAnsi="Georgia" w:cs="Arial"/>
        </w:rPr>
        <w:t>ill</w:t>
      </w:r>
      <w:r w:rsidRPr="00F958E7">
        <w:rPr>
          <w:rFonts w:ascii="Georgia" w:hAnsi="Georgia" w:cs="Arial"/>
        </w:rPr>
        <w:t xml:space="preserve"> the M&amp;E Systems Assessment be conducted</w:t>
      </w:r>
      <w:r>
        <w:rPr>
          <w:rFonts w:ascii="Georgia" w:hAnsi="Georgia" w:cs="Arial"/>
        </w:rPr>
        <w:t xml:space="preserve">?   </w:t>
      </w:r>
      <w:r w:rsidRPr="002F4677">
        <w:rPr>
          <w:rFonts w:ascii="Georgia" w:hAnsi="Georgia" w:cs="Arial"/>
        </w:rPr>
        <w:t xml:space="preserve"> </w:t>
      </w:r>
      <w:sdt>
        <w:sdtPr>
          <w:rPr>
            <w:rFonts w:ascii="Segoe UI Symbol" w:eastAsia="MS Gothic" w:hAnsi="Segoe UI Symbol" w:cs="Segoe UI Symbol"/>
          </w:rPr>
          <w:id w:val="-42025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F4677">
            <w:rPr>
              <w:rFonts w:ascii="Segoe UI Symbol" w:eastAsia="MS Gothic" w:hAnsi="Segoe UI Symbol" w:cs="Segoe UI Symbol"/>
            </w:rPr>
            <w:t>☐</w:t>
          </w:r>
        </w:sdtContent>
      </w:sdt>
      <w:r w:rsidRPr="002F4677">
        <w:rPr>
          <w:rFonts w:ascii="Georgia" w:hAnsi="Georgia" w:cs="Arial"/>
        </w:rPr>
        <w:t xml:space="preserve"> Facility </w:t>
      </w:r>
      <w:r>
        <w:rPr>
          <w:rFonts w:ascii="Georgia" w:hAnsi="Georgia" w:cs="Arial"/>
        </w:rPr>
        <w:t xml:space="preserve">   </w:t>
      </w:r>
      <w:sdt>
        <w:sdtPr>
          <w:rPr>
            <w:rFonts w:ascii="Segoe UI Symbol" w:eastAsia="MS Gothic" w:hAnsi="Segoe UI Symbol" w:cs="Segoe UI Symbol"/>
          </w:rPr>
          <w:id w:val="1940634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F4677">
            <w:rPr>
              <w:rFonts w:ascii="Segoe UI Symbol" w:eastAsia="MS Gothic" w:hAnsi="Segoe UI Symbol" w:cs="Segoe UI Symbol"/>
            </w:rPr>
            <w:t>☐</w:t>
          </w:r>
        </w:sdtContent>
      </w:sdt>
      <w:r>
        <w:rPr>
          <w:rFonts w:ascii="Segoe UI Symbol" w:eastAsia="MS Gothic" w:hAnsi="Segoe UI Symbol" w:cs="Segoe UI Symbol"/>
        </w:rPr>
        <w:t xml:space="preserve">   </w:t>
      </w:r>
      <w:r w:rsidRPr="002F4677">
        <w:rPr>
          <w:rFonts w:ascii="Georgia" w:hAnsi="Georgia" w:cs="Arial"/>
        </w:rPr>
        <w:t>District</w:t>
      </w:r>
      <w:r w:rsidRPr="002F4677">
        <w:rPr>
          <w:rFonts w:ascii="Georgia" w:hAnsi="Georgia" w:cs="Arial"/>
        </w:rPr>
        <w:tab/>
      </w:r>
      <w:r>
        <w:rPr>
          <w:rFonts w:ascii="Georgia" w:hAnsi="Georgia" w:cs="Arial"/>
        </w:rPr>
        <w:t xml:space="preserve">   </w:t>
      </w:r>
      <w:sdt>
        <w:sdtPr>
          <w:rPr>
            <w:rFonts w:ascii="Segoe UI Symbol" w:eastAsia="MS Gothic" w:hAnsi="Segoe UI Symbol" w:cs="Segoe UI Symbol"/>
          </w:rPr>
          <w:id w:val="-203748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F4677">
            <w:rPr>
              <w:rFonts w:ascii="Segoe UI Symbol" w:eastAsia="MS Gothic" w:hAnsi="Segoe UI Symbol" w:cs="Segoe UI Symbol"/>
            </w:rPr>
            <w:t>☐</w:t>
          </w:r>
        </w:sdtContent>
      </w:sdt>
      <w:r w:rsidRPr="002F4677">
        <w:rPr>
          <w:rFonts w:ascii="Georgia" w:hAnsi="Georgia" w:cs="Arial"/>
        </w:rPr>
        <w:t xml:space="preserve">Other      </w:t>
      </w:r>
      <w:sdt>
        <w:sdtPr>
          <w:rPr>
            <w:rFonts w:ascii="Segoe UI Symbol" w:eastAsia="MS Gothic" w:hAnsi="Segoe UI Symbol" w:cs="Segoe UI Symbol"/>
          </w:rPr>
          <w:id w:val="-1296215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F4677">
            <w:rPr>
              <w:rFonts w:ascii="Segoe UI Symbol" w:eastAsia="MS Gothic" w:hAnsi="Segoe UI Symbol" w:cs="Segoe UI Symbol"/>
            </w:rPr>
            <w:t>☐</w:t>
          </w:r>
        </w:sdtContent>
      </w:sdt>
      <w:r w:rsidRPr="002F4677">
        <w:rPr>
          <w:rFonts w:ascii="Georgia" w:hAnsi="Georgia" w:cs="Arial"/>
        </w:rPr>
        <w:t xml:space="preserve"> N/A</w:t>
      </w:r>
    </w:p>
    <w:p w14:paraId="05F7E2F6" w14:textId="77777777" w:rsidR="00C41BEE" w:rsidRPr="00F958E7" w:rsidRDefault="00C41BEE" w:rsidP="00C41BEE">
      <w:pPr>
        <w:rPr>
          <w:rFonts w:cs="Arial"/>
          <w:szCs w:val="22"/>
        </w:rPr>
      </w:pPr>
      <w:r w:rsidRPr="00F958E7">
        <w:rPr>
          <w:rFonts w:cs="Arial"/>
          <w:szCs w:val="22"/>
        </w:rPr>
        <w:t xml:space="preserve">                             </w:t>
      </w:r>
      <w:r>
        <w:rPr>
          <w:rFonts w:cs="Arial"/>
          <w:szCs w:val="22"/>
        </w:rPr>
        <w:t xml:space="preserve">      </w:t>
      </w:r>
      <w:r w:rsidRPr="00F958E7">
        <w:rPr>
          <w:rFonts w:cs="Arial"/>
          <w:szCs w:val="22"/>
        </w:rPr>
        <w:t>If other or N/A, please provide detail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2394"/>
      </w:tblGrid>
      <w:tr w:rsidR="00C41BEE" w:rsidRPr="00F958E7" w14:paraId="290E5ADD" w14:textId="77777777" w:rsidTr="001F6482">
        <w:trPr>
          <w:trHeight w:val="962"/>
        </w:trPr>
        <w:tc>
          <w:tcPr>
            <w:tcW w:w="12394" w:type="dxa"/>
          </w:tcPr>
          <w:p w14:paraId="11CAB855" w14:textId="77777777" w:rsidR="00C41BEE" w:rsidRPr="00F958E7" w:rsidRDefault="00C41BEE" w:rsidP="001F6482">
            <w:pPr>
              <w:rPr>
                <w:rFonts w:cs="Arial"/>
                <w:szCs w:val="22"/>
              </w:rPr>
            </w:pPr>
          </w:p>
        </w:tc>
      </w:tr>
    </w:tbl>
    <w:p w14:paraId="26C09CCA" w14:textId="77777777" w:rsidR="00C41BEE" w:rsidRPr="00F958E7" w:rsidRDefault="00C41BEE" w:rsidP="00C41BEE">
      <w:pPr>
        <w:pStyle w:val="ListParagraph"/>
        <w:rPr>
          <w:rFonts w:ascii="Georgia" w:hAnsi="Georgia" w:cs="Arial"/>
        </w:rPr>
      </w:pPr>
    </w:p>
    <w:p w14:paraId="0A29CA23" w14:textId="2D08B34D" w:rsidR="00C41BEE" w:rsidRPr="00F958E7" w:rsidRDefault="00C41BEE" w:rsidP="00C41BEE">
      <w:pPr>
        <w:pStyle w:val="ListParagraph"/>
        <w:numPr>
          <w:ilvl w:val="1"/>
          <w:numId w:val="31"/>
        </w:numPr>
        <w:rPr>
          <w:rFonts w:ascii="Georgia" w:hAnsi="Georgia" w:cs="Arial"/>
        </w:rPr>
      </w:pPr>
      <w:r w:rsidRPr="005D5F42">
        <w:rPr>
          <w:rFonts w:ascii="Georgia" w:hAnsi="Georgia" w:cs="Arial"/>
          <w:b/>
        </w:rPr>
        <w:t>Sit</w:t>
      </w:r>
      <w:r w:rsidRPr="00F958E7">
        <w:rPr>
          <w:rFonts w:ascii="Georgia" w:hAnsi="Georgia" w:cs="Arial"/>
          <w:b/>
        </w:rPr>
        <w:t xml:space="preserve">e selection: </w:t>
      </w:r>
      <w:r w:rsidRPr="00F958E7">
        <w:rPr>
          <w:rFonts w:ascii="Georgia" w:hAnsi="Georgia" w:cs="Arial"/>
        </w:rPr>
        <w:t>Clearly describe the sampling approach</w:t>
      </w:r>
      <w:r>
        <w:rPr>
          <w:rFonts w:ascii="Georgia" w:hAnsi="Georgia" w:cs="Arial"/>
        </w:rPr>
        <w:t xml:space="preserve"> to be</w:t>
      </w:r>
      <w:r w:rsidRPr="00F958E7">
        <w:rPr>
          <w:rFonts w:ascii="Georgia" w:hAnsi="Georgia" w:cs="Arial"/>
        </w:rPr>
        <w:t xml:space="preserve"> employed for the Data Verification and M&amp;E Systems Assessment components </w:t>
      </w:r>
      <w:r w:rsidR="00CD47AA">
        <w:rPr>
          <w:rFonts w:ascii="Georgia" w:hAnsi="Georgia" w:cs="Arial"/>
        </w:rPr>
        <w:t xml:space="preserve">site selection </w:t>
      </w:r>
      <w:r w:rsidRPr="00F958E7">
        <w:rPr>
          <w:rFonts w:ascii="Georgia" w:hAnsi="Georgia" w:cs="Arial"/>
        </w:rPr>
        <w:t>including details on the administrative levels</w:t>
      </w:r>
      <w:r w:rsidR="00CD47AA">
        <w:rPr>
          <w:rFonts w:ascii="Georgia" w:hAnsi="Georgia" w:cs="Arial"/>
        </w:rPr>
        <w:t>,</w:t>
      </w:r>
      <w:r w:rsidRPr="00F958E7">
        <w:rPr>
          <w:rFonts w:ascii="Georgia" w:hAnsi="Georgia" w:cs="Arial"/>
        </w:rPr>
        <w:t xml:space="preserve"> completeness of the sampling frame, randomization approach and sample size. </w:t>
      </w:r>
    </w:p>
    <w:p w14:paraId="003C5325" w14:textId="329C20D3" w:rsidR="00C41BEE" w:rsidRPr="00F958E7" w:rsidRDefault="00084DD8" w:rsidP="00C41BEE">
      <w:pPr>
        <w:pStyle w:val="ListParagraph"/>
        <w:numPr>
          <w:ilvl w:val="0"/>
          <w:numId w:val="32"/>
        </w:numPr>
        <w:ind w:left="1843" w:hanging="283"/>
        <w:rPr>
          <w:rFonts w:ascii="Georgia" w:hAnsi="Georgia" w:cs="Arial"/>
          <w:b/>
        </w:rPr>
      </w:pPr>
      <w:r>
        <w:rPr>
          <w:rFonts w:ascii="Georgia" w:hAnsi="Georgia" w:cs="Arial"/>
          <w:b/>
        </w:rPr>
        <w:t>Description</w:t>
      </w:r>
      <w:r w:rsidR="00C41BEE">
        <w:rPr>
          <w:rFonts w:ascii="Georgia" w:hAnsi="Georgia" w:cs="Arial"/>
          <w:b/>
        </w:rPr>
        <w:t>: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2190"/>
      </w:tblGrid>
      <w:tr w:rsidR="00C41BEE" w:rsidRPr="00F958E7" w14:paraId="4D1009E1" w14:textId="77777777" w:rsidTr="001F6482">
        <w:trPr>
          <w:trHeight w:val="2999"/>
        </w:trPr>
        <w:tc>
          <w:tcPr>
            <w:tcW w:w="12190" w:type="dxa"/>
          </w:tcPr>
          <w:p w14:paraId="254E6F49" w14:textId="77777777" w:rsidR="00C41BEE" w:rsidRPr="00F958E7" w:rsidRDefault="00C41BEE" w:rsidP="001F6482">
            <w:pPr>
              <w:pStyle w:val="ListParagraph"/>
              <w:ind w:left="0"/>
              <w:rPr>
                <w:rFonts w:ascii="Georgia" w:hAnsi="Georgia" w:cs="Arial"/>
                <w:b/>
                <w:sz w:val="20"/>
              </w:rPr>
            </w:pPr>
          </w:p>
        </w:tc>
      </w:tr>
    </w:tbl>
    <w:p w14:paraId="7370E1B4" w14:textId="77777777" w:rsidR="00C41BEE" w:rsidRDefault="00C41BEE" w:rsidP="00C41BEE">
      <w:pPr>
        <w:spacing w:after="160" w:line="259" w:lineRule="auto"/>
        <w:rPr>
          <w:rFonts w:eastAsia="Calibri" w:cs="Arial"/>
          <w:b/>
          <w:szCs w:val="22"/>
          <w:lang w:val="en-GB" w:eastAsia="en-GB"/>
        </w:rPr>
      </w:pPr>
      <w:r>
        <w:rPr>
          <w:rFonts w:cs="Arial"/>
          <w:b/>
        </w:rPr>
        <w:br w:type="page"/>
      </w:r>
    </w:p>
    <w:p w14:paraId="4C8FA4C2" w14:textId="77777777" w:rsidR="00C41BEE" w:rsidRPr="009262D9" w:rsidRDefault="00C41BEE" w:rsidP="009262D9">
      <w:pPr>
        <w:pStyle w:val="ListParagraph"/>
        <w:numPr>
          <w:ilvl w:val="0"/>
          <w:numId w:val="32"/>
        </w:numPr>
        <w:spacing w:line="288" w:lineRule="auto"/>
        <w:ind w:left="1797" w:hanging="357"/>
        <w:rPr>
          <w:rFonts w:ascii="Georgia" w:hAnsi="Georgia" w:cs="Arial"/>
          <w:b/>
          <w:sz w:val="20"/>
        </w:rPr>
      </w:pPr>
      <w:r w:rsidRPr="009262D9">
        <w:rPr>
          <w:rFonts w:ascii="Georgia" w:hAnsi="Georgia" w:cs="Arial"/>
          <w:b/>
          <w:sz w:val="20"/>
        </w:rPr>
        <w:lastRenderedPageBreak/>
        <w:t>Enter the facilities selected and, if applicable, sampling weights for each</w:t>
      </w:r>
    </w:p>
    <w:tbl>
      <w:tblPr>
        <w:tblW w:w="483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137"/>
        <w:gridCol w:w="3121"/>
        <w:gridCol w:w="2547"/>
        <w:gridCol w:w="2699"/>
        <w:gridCol w:w="2299"/>
      </w:tblGrid>
      <w:tr w:rsidR="00D77E4C" w:rsidRPr="00D77E4C" w14:paraId="51950C54" w14:textId="77777777" w:rsidTr="00D77E4C">
        <w:trPr>
          <w:trHeight w:val="363"/>
        </w:trPr>
        <w:tc>
          <w:tcPr>
            <w:tcW w:w="806" w:type="pct"/>
            <w:shd w:val="clear" w:color="auto" w:fill="BFBFBF"/>
            <w:vAlign w:val="center"/>
          </w:tcPr>
          <w:p w14:paraId="3DB095BF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Administrative Level</w:t>
            </w:r>
          </w:p>
        </w:tc>
        <w:tc>
          <w:tcPr>
            <w:tcW w:w="404" w:type="pct"/>
            <w:shd w:val="clear" w:color="auto" w:fill="BFBFBF"/>
            <w:vAlign w:val="center"/>
          </w:tcPr>
          <w:p w14:paraId="3A6D901C" w14:textId="5FC1E5AC" w:rsidR="00C41BEE" w:rsidRPr="00D77E4C" w:rsidRDefault="009262D9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1109" w:type="pct"/>
            <w:shd w:val="clear" w:color="auto" w:fill="BFBFBF"/>
            <w:vAlign w:val="center"/>
          </w:tcPr>
          <w:p w14:paraId="183E6634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905" w:type="pct"/>
            <w:shd w:val="clear" w:color="auto" w:fill="BFBFBF"/>
            <w:vAlign w:val="center"/>
          </w:tcPr>
          <w:p w14:paraId="2CE39F2D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Type of Facility</w:t>
            </w:r>
          </w:p>
        </w:tc>
        <w:tc>
          <w:tcPr>
            <w:tcW w:w="959" w:type="pct"/>
            <w:shd w:val="clear" w:color="auto" w:fill="BFBFBF"/>
            <w:vAlign w:val="center"/>
          </w:tcPr>
          <w:p w14:paraId="335E435C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DQR indicators to be assessed</w:t>
            </w:r>
          </w:p>
        </w:tc>
        <w:tc>
          <w:tcPr>
            <w:tcW w:w="818" w:type="pct"/>
            <w:shd w:val="clear" w:color="auto" w:fill="BFBFBF"/>
          </w:tcPr>
          <w:p w14:paraId="424AFB3C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77E4C">
              <w:rPr>
                <w:rFonts w:cs="Arial"/>
                <w:b/>
                <w:bCs/>
                <w:sz w:val="20"/>
                <w:szCs w:val="20"/>
              </w:rPr>
              <w:t>Sampling weight (where applicable)</w:t>
            </w:r>
          </w:p>
        </w:tc>
      </w:tr>
      <w:tr w:rsidR="00D77E4C" w:rsidRPr="00D77E4C" w14:paraId="2BA3C5D3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505122783"/>
            <w:placeholder>
              <w:docPart w:val="F6495E4C907846D185AAEA8D3290729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  <w:shd w:val="clear" w:color="auto" w:fill="F2F2F2"/>
                <w:vAlign w:val="center"/>
              </w:tcPr>
              <w:p w14:paraId="5E06E30E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  <w:shd w:val="clear" w:color="auto" w:fill="F2F2F2"/>
            <w:vAlign w:val="center"/>
          </w:tcPr>
          <w:p w14:paraId="4941898B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09" w:type="pct"/>
            <w:shd w:val="clear" w:color="auto" w:fill="F2F2F2"/>
            <w:vAlign w:val="center"/>
          </w:tcPr>
          <w:p w14:paraId="72468431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5" w:type="pct"/>
            <w:shd w:val="clear" w:color="auto" w:fill="F2F2F2"/>
            <w:vAlign w:val="center"/>
          </w:tcPr>
          <w:p w14:paraId="164A3ED2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  <w:shd w:val="clear" w:color="auto" w:fill="F2F2F2"/>
            <w:vAlign w:val="center"/>
          </w:tcPr>
          <w:p w14:paraId="3958AADF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  <w:shd w:val="clear" w:color="auto" w:fill="F2F2F2"/>
          </w:tcPr>
          <w:p w14:paraId="19A009C7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0F6805A5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532576507"/>
            <w:placeholder>
              <w:docPart w:val="74205AC4FF8D4C448D21994DB698813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44E901C6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  <w:vAlign w:val="center"/>
          </w:tcPr>
          <w:p w14:paraId="39F5E5C4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297C6C11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05" w:type="pct"/>
          </w:tcPr>
          <w:p w14:paraId="254A962E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  <w:vAlign w:val="center"/>
          </w:tcPr>
          <w:p w14:paraId="3970198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1C915B4B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5CB89B81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47602816"/>
            <w:placeholder>
              <w:docPart w:val="F92C56D2871A44C6AB80B36A3D2FB5C3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4AD43AA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  <w:vAlign w:val="center"/>
          </w:tcPr>
          <w:p w14:paraId="2609977E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5905823B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4361F9E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  <w:vAlign w:val="center"/>
          </w:tcPr>
          <w:p w14:paraId="20BC34E3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6F459D83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0BA09167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500234199"/>
            <w:placeholder>
              <w:docPart w:val="88CE2415C8364B4DB11A5D786F153165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313299E0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7D46036F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01FEAA18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21D01C6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47DF8D4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663B4A5C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3A449698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76755072"/>
            <w:placeholder>
              <w:docPart w:val="922EAEB0C0864778B822A2CD9C474297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9F6D810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7DCBA7C3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08EFEEC3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77A7595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6A1A9E9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1A43E8B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6A5D93EA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195834394"/>
            <w:placeholder>
              <w:docPart w:val="30A59F2B38C446538342FC06705931C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74520953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A3CB9A1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56AA0E5C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54F5B417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10AB9E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438BEF06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4837E2E5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666594014"/>
            <w:placeholder>
              <w:docPart w:val="B6964CF87ADC40AAB89E820C981AFF56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30076F0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63DFA37C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158FC522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478A7135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2525DF83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38FC7597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5AEF2B9C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211536316"/>
            <w:placeholder>
              <w:docPart w:val="C9D9F26010064DFB8A6EF7BD14326DA4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3083825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D5EABD3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03F282F7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0996F1E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ECA2EC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2D70C981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23E71122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483305587"/>
            <w:placeholder>
              <w:docPart w:val="F1E98EEC93BD47A9B317589FD825C6EC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468E008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66675D02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26680838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001014CE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03FAC8C1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46F44425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2DA56A42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555308778"/>
            <w:placeholder>
              <w:docPart w:val="EB3B7C3CF4144F28A1B1CB8F68A6C41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728916DF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103F5AD5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698C4D8E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468838EC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2FC84A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5C791EF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69E61A0A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175539733"/>
            <w:placeholder>
              <w:docPart w:val="4AD2080652304B0F9C6766A40F5B3964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3DEA23DE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5A6ED6D6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6934ABC0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24ADE70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3E85B2B1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2A25096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1EC78B17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30758689"/>
            <w:placeholder>
              <w:docPart w:val="404D9F937C114DA9A7F4A36E688AB17D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3B81F43C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3836C48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63DDA866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49922B45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0792C438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247E5D21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3746FECB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776905796"/>
            <w:placeholder>
              <w:docPart w:val="404D50DB42FF4CA6A2FE654DDA07F575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682FAB7F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7D3258B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4A540961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14F8BDC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2596736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17D73CDF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5AC2DE9A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844745045"/>
            <w:placeholder>
              <w:docPart w:val="914B7D081B3B436AA9FE7BF51A5347C5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39A98C09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386E0A64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70915EFD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13F606C0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606DAA85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6A33A80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6D6726BE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7747422"/>
            <w:placeholder>
              <w:docPart w:val="72970DBB8A7E4CF5B2D89565FC96AC0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00E298A9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10072F4A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7EADDD95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6F1A8F3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68F4C00A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10782D1B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46E1BD5A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709675791"/>
            <w:placeholder>
              <w:docPart w:val="5F814A8F45D34B05BC24C712CD56E31C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2946413C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741582B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70E01407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5F6D4967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EA5CDCE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39D54C6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60BA700C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420138949"/>
            <w:placeholder>
              <w:docPart w:val="DDD3E332815443C88E746F1259DC0F59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5D29F1AC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2D29345E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20CACEAB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1F674BC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58D26948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1B1DC926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1CFFCF22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44842059"/>
            <w:placeholder>
              <w:docPart w:val="E0169EE26EFA42BCAE05776A72BBE73F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6B6973DE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478F00FC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5425AEC5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44AE92A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83C2D3C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37A0559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11AAD74F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104002028"/>
            <w:placeholder>
              <w:docPart w:val="1AEAB24CF65641DCA0923D08D67B1854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1CB9FFF4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269CFAC0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6F4C59AF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5F1988C8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71A14462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52C95AB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602E11B8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29391796"/>
            <w:placeholder>
              <w:docPart w:val="0876352A4DCC4BB8A6F0996186823C85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6212B296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25A09E0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533980A2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6008B1C6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4898F17D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2E752C37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4B1EB1C9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807477034"/>
            <w:placeholder>
              <w:docPart w:val="BFAD751C4B224AFDA9D097149ADED49D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626AB495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329E91D2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084CE907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09946CD1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1E1F350A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2E42936E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  <w:tr w:rsidR="00C41BEE" w:rsidRPr="00D77E4C" w14:paraId="2E7A5044" w14:textId="77777777" w:rsidTr="00D77E4C">
        <w:trPr>
          <w:trHeight w:val="363"/>
        </w:trPr>
        <w:sdt>
          <w:sdtPr>
            <w:rPr>
              <w:rFonts w:cs="Arial"/>
              <w:b/>
              <w:sz w:val="20"/>
              <w:szCs w:val="20"/>
            </w:rPr>
            <w:alias w:val="Admin level"/>
            <w:tag w:val="Admin level"/>
            <w:id w:val="-1586525993"/>
            <w:placeholder>
              <w:docPart w:val="B7B79A31EB44487D82B689A834021664"/>
            </w:placeholder>
            <w:showingPlcHdr/>
            <w:comboBox>
              <w:listItem w:value="Choose an item."/>
              <w:listItem w:displayText="National" w:value="National"/>
              <w:listItem w:displayText="Region/state" w:value="Region/state"/>
              <w:listItem w:displayText="Province" w:value="Province"/>
              <w:listItem w:displayText="District" w:value="District"/>
              <w:listItem w:displayText="Health facility" w:value="Health facility"/>
              <w:listItem w:displayText="Other" w:value="Other"/>
            </w:comboBox>
          </w:sdtPr>
          <w:sdtEndPr/>
          <w:sdtContent>
            <w:tc>
              <w:tcPr>
                <w:tcW w:w="806" w:type="pct"/>
              </w:tcPr>
              <w:p w14:paraId="73974927" w14:textId="77777777" w:rsidR="00C41BEE" w:rsidRPr="00D77E4C" w:rsidRDefault="00C41BEE" w:rsidP="001F6482">
                <w:pPr>
                  <w:tabs>
                    <w:tab w:val="left" w:pos="2790"/>
                  </w:tabs>
                  <w:rPr>
                    <w:rFonts w:cs="Arial"/>
                    <w:b/>
                    <w:sz w:val="20"/>
                    <w:szCs w:val="20"/>
                  </w:rPr>
                </w:pPr>
                <w:r w:rsidRPr="00D77E4C">
                  <w:rPr>
                    <w:rStyle w:val="PlaceholderText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04" w:type="pct"/>
          </w:tcPr>
          <w:p w14:paraId="0DDE54E8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1109" w:type="pct"/>
            <w:vAlign w:val="center"/>
          </w:tcPr>
          <w:p w14:paraId="256C05F3" w14:textId="77777777" w:rsidR="00C41BEE" w:rsidRPr="00D77E4C" w:rsidRDefault="00C41BEE" w:rsidP="001F6482">
            <w:pPr>
              <w:tabs>
                <w:tab w:val="left" w:pos="279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905" w:type="pct"/>
          </w:tcPr>
          <w:p w14:paraId="3C2D0190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59" w:type="pct"/>
          </w:tcPr>
          <w:p w14:paraId="25A1B354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18" w:type="pct"/>
          </w:tcPr>
          <w:p w14:paraId="476951F7" w14:textId="77777777" w:rsidR="00C41BEE" w:rsidRPr="00D77E4C" w:rsidRDefault="00C41BEE" w:rsidP="001F6482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279A5224" w14:textId="4927D5B1" w:rsidR="00C41BEE" w:rsidRPr="009262D9" w:rsidRDefault="00C41BEE" w:rsidP="009262D9">
      <w:pPr>
        <w:pStyle w:val="ListParagraph"/>
        <w:numPr>
          <w:ilvl w:val="0"/>
          <w:numId w:val="31"/>
        </w:numPr>
        <w:spacing w:line="288" w:lineRule="auto"/>
        <w:rPr>
          <w:rFonts w:ascii="Georgia" w:hAnsi="Georgia" w:cs="Arial"/>
          <w:b/>
          <w:sz w:val="20"/>
        </w:rPr>
      </w:pPr>
      <w:r w:rsidRPr="009262D9">
        <w:rPr>
          <w:rFonts w:ascii="Georgia" w:hAnsi="Georgia" w:cs="Arial"/>
          <w:b/>
          <w:sz w:val="20"/>
        </w:rPr>
        <w:t>Desk Review</w:t>
      </w:r>
      <w:r w:rsidR="00802DEC" w:rsidRPr="009262D9">
        <w:rPr>
          <w:rFonts w:ascii="Georgia" w:hAnsi="Georgia" w:cs="Arial"/>
          <w:b/>
          <w:sz w:val="20"/>
        </w:rPr>
        <w:t xml:space="preserve">: </w:t>
      </w:r>
      <w:r w:rsidR="00802DEC" w:rsidRPr="009262D9">
        <w:rPr>
          <w:rFonts w:ascii="Georgia" w:hAnsi="Georgia" w:cs="Arial"/>
          <w:sz w:val="20"/>
        </w:rPr>
        <w:t xml:space="preserve"> </w:t>
      </w:r>
      <w:r w:rsidR="00E92A54" w:rsidRPr="009262D9">
        <w:rPr>
          <w:rFonts w:ascii="Georgia" w:hAnsi="Georgia" w:cs="Arial"/>
          <w:sz w:val="20"/>
        </w:rPr>
        <w:t>For each data quality indicator and program indicator in the below table, please i</w:t>
      </w:r>
      <w:r w:rsidR="00802DEC" w:rsidRPr="009262D9">
        <w:rPr>
          <w:rFonts w:ascii="Georgia" w:hAnsi="Georgia" w:cs="Arial"/>
          <w:sz w:val="20"/>
        </w:rPr>
        <w:t xml:space="preserve">ndicate </w:t>
      </w:r>
      <w:r w:rsidR="00E92A54" w:rsidRPr="009262D9">
        <w:rPr>
          <w:rFonts w:ascii="Georgia" w:hAnsi="Georgia" w:cs="Arial"/>
          <w:sz w:val="20"/>
        </w:rPr>
        <w:t xml:space="preserve">the </w:t>
      </w:r>
      <w:r w:rsidR="009262D9">
        <w:rPr>
          <w:rFonts w:ascii="Georgia" w:hAnsi="Georgia" w:cs="Arial"/>
          <w:sz w:val="20"/>
        </w:rPr>
        <w:t>Local Fund Agent’s</w:t>
      </w:r>
      <w:r w:rsidR="00E92A54" w:rsidRPr="009262D9">
        <w:rPr>
          <w:rFonts w:ascii="Georgia" w:hAnsi="Georgia" w:cs="Arial"/>
          <w:sz w:val="20"/>
        </w:rPr>
        <w:t xml:space="preserve"> </w:t>
      </w:r>
      <w:r w:rsidR="00802DEC" w:rsidRPr="009262D9">
        <w:rPr>
          <w:rFonts w:ascii="Georgia" w:hAnsi="Georgia" w:cs="Arial"/>
          <w:sz w:val="20"/>
        </w:rPr>
        <w:t xml:space="preserve">agreement with </w:t>
      </w:r>
      <w:r w:rsidR="00E92A54" w:rsidRPr="009262D9">
        <w:rPr>
          <w:rFonts w:ascii="Georgia" w:hAnsi="Georgia" w:cs="Arial"/>
          <w:sz w:val="20"/>
        </w:rPr>
        <w:t xml:space="preserve">the </w:t>
      </w:r>
      <w:r w:rsidR="00802DEC" w:rsidRPr="009262D9">
        <w:rPr>
          <w:rFonts w:ascii="Georgia" w:hAnsi="Georgia" w:cs="Arial"/>
          <w:sz w:val="20"/>
        </w:rPr>
        <w:t xml:space="preserve">Country Team on </w:t>
      </w:r>
      <w:r w:rsidR="00866917" w:rsidRPr="009262D9">
        <w:rPr>
          <w:rFonts w:ascii="Georgia" w:hAnsi="Georgia" w:cs="Arial"/>
          <w:sz w:val="20"/>
        </w:rPr>
        <w:t>1) whether the data quality ind</w:t>
      </w:r>
      <w:r w:rsidR="00D77E4C">
        <w:rPr>
          <w:rFonts w:ascii="Georgia" w:hAnsi="Georgia" w:cs="Arial"/>
          <w:sz w:val="20"/>
        </w:rPr>
        <w:t>icator will be included in the desk r</w:t>
      </w:r>
      <w:r w:rsidR="00866917" w:rsidRPr="009262D9">
        <w:rPr>
          <w:rFonts w:ascii="Georgia" w:hAnsi="Georgia" w:cs="Arial"/>
          <w:sz w:val="20"/>
        </w:rPr>
        <w:t xml:space="preserve">eview analysis, and 2) </w:t>
      </w:r>
      <w:r w:rsidR="00E92A54" w:rsidRPr="009262D9">
        <w:rPr>
          <w:rFonts w:ascii="Georgia" w:hAnsi="Georgia" w:cs="Arial"/>
          <w:sz w:val="20"/>
        </w:rPr>
        <w:t xml:space="preserve">at </w:t>
      </w:r>
      <w:r w:rsidR="00866917" w:rsidRPr="009262D9">
        <w:rPr>
          <w:rFonts w:ascii="Georgia" w:hAnsi="Georgia" w:cs="Arial"/>
          <w:sz w:val="20"/>
        </w:rPr>
        <w:t>wh</w:t>
      </w:r>
      <w:r w:rsidR="00D77E4C">
        <w:rPr>
          <w:rFonts w:ascii="Georgia" w:hAnsi="Georgia" w:cs="Arial"/>
          <w:sz w:val="20"/>
        </w:rPr>
        <w:t xml:space="preserve">ich levels (where applicable). </w:t>
      </w:r>
      <w:r w:rsidR="00866917" w:rsidRPr="009262D9">
        <w:rPr>
          <w:rFonts w:ascii="Georgia" w:hAnsi="Georgia" w:cs="Arial"/>
          <w:sz w:val="20"/>
        </w:rPr>
        <w:t>Refer to Table 1.2 in the WHO DQR Toolkit for data quality indicator definitions.</w:t>
      </w:r>
    </w:p>
    <w:p w14:paraId="52F07875" w14:textId="77777777" w:rsidR="00802DEC" w:rsidRPr="009262D9" w:rsidRDefault="00802DEC" w:rsidP="009262D9">
      <w:pPr>
        <w:pStyle w:val="ListParagraph"/>
        <w:spacing w:line="288" w:lineRule="auto"/>
        <w:rPr>
          <w:rFonts w:ascii="Georgia" w:hAnsi="Georgia" w:cs="Arial"/>
          <w:b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127"/>
        <w:gridCol w:w="2107"/>
        <w:gridCol w:w="19"/>
        <w:gridCol w:w="2107"/>
        <w:gridCol w:w="20"/>
        <w:gridCol w:w="2107"/>
        <w:gridCol w:w="20"/>
        <w:gridCol w:w="2107"/>
        <w:gridCol w:w="20"/>
        <w:gridCol w:w="2331"/>
        <w:gridCol w:w="76"/>
      </w:tblGrid>
      <w:tr w:rsidR="00802DEC" w:rsidRPr="00D77E4C" w14:paraId="7F6AD705" w14:textId="4C0AB0DD" w:rsidTr="00D77E4C">
        <w:trPr>
          <w:gridAfter w:val="1"/>
          <w:wAfter w:w="76" w:type="dxa"/>
          <w:trHeight w:val="300"/>
        </w:trPr>
        <w:tc>
          <w:tcPr>
            <w:tcW w:w="14945" w:type="dxa"/>
            <w:gridSpan w:val="11"/>
            <w:shd w:val="clear" w:color="auto" w:fill="BFBFBF" w:themeFill="background1" w:themeFillShade="BF"/>
            <w:noWrap/>
            <w:vAlign w:val="bottom"/>
            <w:hideMark/>
          </w:tcPr>
          <w:p w14:paraId="363961AD" w14:textId="18AA1E12" w:rsidR="00802DEC" w:rsidRPr="00D77E4C" w:rsidRDefault="00CD47AA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DIMENSION</w:t>
            </w:r>
            <w:r w:rsidR="00802DEC"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1: COMPLETENESS OF REPORTING </w:t>
            </w:r>
          </w:p>
        </w:tc>
      </w:tr>
      <w:tr w:rsidR="00802DEC" w:rsidRPr="00D77E4C" w14:paraId="0A6E1EE9" w14:textId="526502F0" w:rsidTr="00D77E4C">
        <w:trPr>
          <w:gridAfter w:val="1"/>
          <w:wAfter w:w="76" w:type="dxa"/>
          <w:trHeight w:val="1215"/>
        </w:trPr>
        <w:tc>
          <w:tcPr>
            <w:tcW w:w="1980" w:type="dxa"/>
            <w:shd w:val="clear" w:color="000000" w:fill="EFFFEF"/>
            <w:vAlign w:val="center"/>
            <w:hideMark/>
          </w:tcPr>
          <w:p w14:paraId="40C7E00A" w14:textId="050D674C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Data quality Indicator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  <w:hideMark/>
          </w:tcPr>
          <w:p w14:paraId="4EEAB7F9" w14:textId="6E408933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</w:t>
            </w:r>
            <w:r w:rsidR="00866917"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[ADD]</w:t>
            </w:r>
          </w:p>
        </w:tc>
        <w:tc>
          <w:tcPr>
            <w:tcW w:w="2107" w:type="dxa"/>
            <w:shd w:val="clear" w:color="auto" w:fill="D9D9D9" w:themeFill="background1" w:themeFillShade="D9"/>
            <w:vAlign w:val="center"/>
            <w:hideMark/>
          </w:tcPr>
          <w:p w14:paraId="1DA0AB38" w14:textId="590BB29A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7D53C11" w14:textId="2A93C270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7B211A1B" w14:textId="1B932B36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082E89E8" w14:textId="6C0E80BE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351" w:type="dxa"/>
            <w:gridSpan w:val="2"/>
            <w:shd w:val="clear" w:color="auto" w:fill="D9D9D9" w:themeFill="background1" w:themeFillShade="D9"/>
            <w:vAlign w:val="center"/>
          </w:tcPr>
          <w:p w14:paraId="7C6D3F27" w14:textId="2813F077" w:rsidR="00802DEC" w:rsidRPr="00D77E4C" w:rsidRDefault="00866917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</w:tr>
      <w:tr w:rsidR="00802DEC" w:rsidRPr="00D77E4C" w14:paraId="2F22E051" w14:textId="02DCB6AD" w:rsidTr="00D77E4C">
        <w:trPr>
          <w:gridAfter w:val="1"/>
          <w:wAfter w:w="76" w:type="dxa"/>
          <w:trHeight w:val="1056"/>
        </w:trPr>
        <w:tc>
          <w:tcPr>
            <w:tcW w:w="1980" w:type="dxa"/>
            <w:shd w:val="clear" w:color="auto" w:fill="auto"/>
            <w:vAlign w:val="center"/>
            <w:hideMark/>
          </w:tcPr>
          <w:p w14:paraId="39E82D25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Completeness of district reporting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1B18AB8D" w14:textId="72359268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bottom"/>
            <w:hideMark/>
          </w:tcPr>
          <w:p w14:paraId="1C7A0229" w14:textId="0C3EA336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0FB1B2BE" w14:textId="5A07FE32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7164974F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6858AA04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2C7F4AE0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802DEC" w:rsidRPr="00D77E4C" w14:paraId="6D76C665" w14:textId="2A6841AD" w:rsidTr="00D77E4C">
        <w:trPr>
          <w:gridAfter w:val="1"/>
          <w:wAfter w:w="76" w:type="dxa"/>
          <w:trHeight w:val="1127"/>
        </w:trPr>
        <w:tc>
          <w:tcPr>
            <w:tcW w:w="1980" w:type="dxa"/>
            <w:shd w:val="clear" w:color="auto" w:fill="auto"/>
            <w:vAlign w:val="center"/>
            <w:hideMark/>
          </w:tcPr>
          <w:p w14:paraId="68044D3A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Timeliness of district reporting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813A70E" w14:textId="083FBB9B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bottom"/>
            <w:hideMark/>
          </w:tcPr>
          <w:p w14:paraId="74FC76A9" w14:textId="11446768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1461228A" w14:textId="7FAFAB1D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169CE62F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7CAC5C91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7B6814E4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802DEC" w:rsidRPr="00D77E4C" w14:paraId="0897A297" w14:textId="62F67685" w:rsidTr="00D77E4C">
        <w:trPr>
          <w:gridAfter w:val="1"/>
          <w:wAfter w:w="76" w:type="dxa"/>
          <w:trHeight w:val="1116"/>
        </w:trPr>
        <w:tc>
          <w:tcPr>
            <w:tcW w:w="1980" w:type="dxa"/>
            <w:shd w:val="clear" w:color="auto" w:fill="auto"/>
            <w:vAlign w:val="center"/>
            <w:hideMark/>
          </w:tcPr>
          <w:p w14:paraId="00A60EBA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Completeness of facility reporting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3ADE6F9" w14:textId="100CCCFA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4182A1AB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D8F96C3" w14:textId="38BB475F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119D2218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242DCAB9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0BC6DF18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802DEC" w:rsidRPr="00D77E4C" w14:paraId="70772DBE" w14:textId="7BC3B260" w:rsidTr="00D77E4C">
        <w:trPr>
          <w:gridAfter w:val="1"/>
          <w:wAfter w:w="76" w:type="dxa"/>
          <w:trHeight w:val="840"/>
        </w:trPr>
        <w:tc>
          <w:tcPr>
            <w:tcW w:w="1980" w:type="dxa"/>
            <w:shd w:val="clear" w:color="auto" w:fill="auto"/>
            <w:vAlign w:val="center"/>
            <w:hideMark/>
          </w:tcPr>
          <w:p w14:paraId="0818BF2C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Timeliness of facility reporting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4561905" w14:textId="562057FA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560AC0DD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6AB38E" w14:textId="29BD759F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6D273F46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1D9F0D88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79D6C93C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802DEC" w:rsidRPr="00D77E4C" w14:paraId="3C1B4C8D" w14:textId="3FF2F0CB" w:rsidTr="00D77E4C">
        <w:trPr>
          <w:gridAfter w:val="1"/>
          <w:wAfter w:w="76" w:type="dxa"/>
          <w:trHeight w:val="846"/>
        </w:trPr>
        <w:tc>
          <w:tcPr>
            <w:tcW w:w="1980" w:type="dxa"/>
            <w:shd w:val="clear" w:color="auto" w:fill="auto"/>
            <w:vAlign w:val="center"/>
            <w:hideMark/>
          </w:tcPr>
          <w:p w14:paraId="2722C617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Completeness of indicator data 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C1621C4" w14:textId="64BACF7E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14:paraId="781A4BFE" w14:textId="1E8247FC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14:paraId="23E24FC7" w14:textId="181796F4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1DA8D75D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660C6819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05026472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802DEC" w:rsidRPr="00D77E4C" w14:paraId="32E19893" w14:textId="47D42954" w:rsidTr="00D77E4C">
        <w:trPr>
          <w:gridAfter w:val="1"/>
          <w:wAfter w:w="76" w:type="dxa"/>
          <w:trHeight w:val="1275"/>
        </w:trPr>
        <w:tc>
          <w:tcPr>
            <w:tcW w:w="1980" w:type="dxa"/>
            <w:shd w:val="clear" w:color="auto" w:fill="auto"/>
            <w:vAlign w:val="center"/>
            <w:hideMark/>
          </w:tcPr>
          <w:p w14:paraId="7E548D18" w14:textId="77777777" w:rsidR="00802DEC" w:rsidRPr="00D77E4C" w:rsidRDefault="00802DEC" w:rsidP="00802DE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Consistency of reporting completeness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0CB5C3B0" w14:textId="6DB6F282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07" w:type="dxa"/>
            <w:shd w:val="clear" w:color="auto" w:fill="auto"/>
            <w:vAlign w:val="center"/>
            <w:hideMark/>
          </w:tcPr>
          <w:p w14:paraId="3420F50E" w14:textId="0710519D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14:paraId="6F65E3D0" w14:textId="5C06DAD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41618097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31425308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351" w:type="dxa"/>
            <w:gridSpan w:val="2"/>
          </w:tcPr>
          <w:p w14:paraId="587839BD" w14:textId="77777777" w:rsidR="00802DEC" w:rsidRPr="00D77E4C" w:rsidRDefault="00802DEC" w:rsidP="00802DEC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1135D5C9" w14:textId="77777777" w:rsidTr="00D77E4C">
        <w:trPr>
          <w:trHeight w:val="300"/>
        </w:trPr>
        <w:tc>
          <w:tcPr>
            <w:tcW w:w="15021" w:type="dxa"/>
            <w:gridSpan w:val="12"/>
            <w:shd w:val="clear" w:color="auto" w:fill="BFBFBF" w:themeFill="background1" w:themeFillShade="BF"/>
            <w:noWrap/>
            <w:vAlign w:val="bottom"/>
            <w:hideMark/>
          </w:tcPr>
          <w:p w14:paraId="1A6E36B7" w14:textId="3EEE8BE0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DIMENSION 2: INTERNAL CONSISTENCY OF REPORTED DATA</w:t>
            </w:r>
          </w:p>
        </w:tc>
      </w:tr>
      <w:tr w:rsidR="00CD47AA" w:rsidRPr="00D77E4C" w14:paraId="11B06738" w14:textId="77777777" w:rsidTr="00D77E4C">
        <w:trPr>
          <w:trHeight w:val="939"/>
        </w:trPr>
        <w:tc>
          <w:tcPr>
            <w:tcW w:w="1980" w:type="dxa"/>
            <w:shd w:val="clear" w:color="000000" w:fill="EFFFEF"/>
            <w:vAlign w:val="center"/>
            <w:hideMark/>
          </w:tcPr>
          <w:p w14:paraId="5957488D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Data quality Indicator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  <w:hideMark/>
          </w:tcPr>
          <w:p w14:paraId="04871C79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E5BF9DD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  <w:hideMark/>
          </w:tcPr>
          <w:p w14:paraId="398D7E0F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0429D913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gridSpan w:val="2"/>
            <w:shd w:val="clear" w:color="auto" w:fill="D9D9D9" w:themeFill="background1" w:themeFillShade="D9"/>
            <w:vAlign w:val="center"/>
          </w:tcPr>
          <w:p w14:paraId="5479564A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408" w:type="dxa"/>
            <w:gridSpan w:val="2"/>
            <w:shd w:val="clear" w:color="auto" w:fill="D9D9D9" w:themeFill="background1" w:themeFillShade="D9"/>
            <w:vAlign w:val="center"/>
          </w:tcPr>
          <w:p w14:paraId="4DF02B0D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</w:tr>
      <w:tr w:rsidR="00CD47AA" w:rsidRPr="00D77E4C" w14:paraId="38C3D9DD" w14:textId="77777777" w:rsidTr="00D77E4C">
        <w:trPr>
          <w:trHeight w:val="998"/>
        </w:trPr>
        <w:tc>
          <w:tcPr>
            <w:tcW w:w="1980" w:type="dxa"/>
            <w:shd w:val="clear" w:color="auto" w:fill="auto"/>
            <w:vAlign w:val="center"/>
            <w:hideMark/>
          </w:tcPr>
          <w:p w14:paraId="37748C7C" w14:textId="7793E69F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Outliers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D3E5348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2B0DA9A7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bottom"/>
            <w:hideMark/>
          </w:tcPr>
          <w:p w14:paraId="463243DC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116220BF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7C8F0059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  <w:gridSpan w:val="2"/>
          </w:tcPr>
          <w:p w14:paraId="150D42AE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12D90F2F" w14:textId="77777777" w:rsidTr="00D77E4C">
        <w:trPr>
          <w:trHeight w:val="1117"/>
        </w:trPr>
        <w:tc>
          <w:tcPr>
            <w:tcW w:w="1980" w:type="dxa"/>
            <w:shd w:val="clear" w:color="auto" w:fill="auto"/>
            <w:vAlign w:val="center"/>
            <w:hideMark/>
          </w:tcPr>
          <w:p w14:paraId="4C89C628" w14:textId="193BCAA3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Consistency over time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83C253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  <w:hideMark/>
          </w:tcPr>
          <w:p w14:paraId="45C2C32B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bottom"/>
            <w:hideMark/>
          </w:tcPr>
          <w:p w14:paraId="5BC61A5E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59EE6881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2A2C0D55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  <w:gridSpan w:val="2"/>
          </w:tcPr>
          <w:p w14:paraId="77084201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145B0372" w14:textId="77777777" w:rsidTr="00D77E4C">
        <w:trPr>
          <w:trHeight w:val="1275"/>
        </w:trPr>
        <w:tc>
          <w:tcPr>
            <w:tcW w:w="1980" w:type="dxa"/>
            <w:shd w:val="clear" w:color="auto" w:fill="auto"/>
            <w:vAlign w:val="center"/>
            <w:hideMark/>
          </w:tcPr>
          <w:p w14:paraId="2C284A6D" w14:textId="0816295B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Consistency between related indicators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BC14F6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7CE147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53DB5EAC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21CBCC52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gridSpan w:val="2"/>
          </w:tcPr>
          <w:p w14:paraId="226A257B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  <w:gridSpan w:val="2"/>
          </w:tcPr>
          <w:p w14:paraId="5D2CA24B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14:paraId="6784C0D4" w14:textId="1F223256" w:rsidR="00C41BEE" w:rsidRPr="00D77E4C" w:rsidRDefault="00C41BEE" w:rsidP="00C41BEE">
      <w:pPr>
        <w:pStyle w:val="ListParagraph"/>
        <w:rPr>
          <w:rFonts w:ascii="Arial" w:hAnsi="Arial" w:cs="Arial"/>
          <w:b/>
          <w:sz w:val="20"/>
          <w:szCs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2127"/>
        <w:gridCol w:w="2127"/>
        <w:gridCol w:w="2127"/>
        <w:gridCol w:w="2408"/>
      </w:tblGrid>
      <w:tr w:rsidR="00CD47AA" w:rsidRPr="00D77E4C" w14:paraId="1971AB7F" w14:textId="77777777" w:rsidTr="00D77E4C">
        <w:trPr>
          <w:trHeight w:val="300"/>
        </w:trPr>
        <w:tc>
          <w:tcPr>
            <w:tcW w:w="15021" w:type="dxa"/>
            <w:gridSpan w:val="7"/>
            <w:shd w:val="clear" w:color="auto" w:fill="BFBFBF" w:themeFill="background1" w:themeFillShade="BF"/>
            <w:noWrap/>
            <w:vAlign w:val="bottom"/>
            <w:hideMark/>
          </w:tcPr>
          <w:p w14:paraId="25CF36AF" w14:textId="294F2140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sz w:val="20"/>
                <w:szCs w:val="20"/>
                <w:lang w:val="en-GB"/>
              </w:rPr>
              <w:t>DIMENSION 3: EXTERNAL COMPARISON</w:t>
            </w:r>
          </w:p>
        </w:tc>
      </w:tr>
      <w:tr w:rsidR="00CD47AA" w:rsidRPr="00D77E4C" w14:paraId="49B247F3" w14:textId="77777777" w:rsidTr="00D77E4C">
        <w:trPr>
          <w:trHeight w:val="993"/>
        </w:trPr>
        <w:tc>
          <w:tcPr>
            <w:tcW w:w="1980" w:type="dxa"/>
            <w:shd w:val="clear" w:color="000000" w:fill="EFFFEF"/>
            <w:vAlign w:val="center"/>
            <w:hideMark/>
          </w:tcPr>
          <w:p w14:paraId="38CCEB66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Data quality Indicator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  <w:hideMark/>
          </w:tcPr>
          <w:p w14:paraId="286F6DBD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  <w:hideMark/>
          </w:tcPr>
          <w:p w14:paraId="55D1C2A7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  <w:hideMark/>
          </w:tcPr>
          <w:p w14:paraId="6B255615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2646688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0BE2F79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0B2FF40D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</w:tr>
      <w:tr w:rsidR="00CD47AA" w:rsidRPr="00D77E4C" w14:paraId="53A16882" w14:textId="77777777" w:rsidTr="00D77E4C">
        <w:trPr>
          <w:trHeight w:val="1680"/>
        </w:trPr>
        <w:tc>
          <w:tcPr>
            <w:tcW w:w="1980" w:type="dxa"/>
            <w:shd w:val="clear" w:color="auto" w:fill="auto"/>
            <w:vAlign w:val="center"/>
            <w:hideMark/>
          </w:tcPr>
          <w:p w14:paraId="577F1C14" w14:textId="7B5616E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routine data with population-based survey values from the same period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650D32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9B82084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67C42A43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6B964306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7E963297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</w:tcPr>
          <w:p w14:paraId="631FBCF8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5C792211" w14:textId="77777777" w:rsidTr="00D77E4C">
        <w:trPr>
          <w:trHeight w:val="825"/>
        </w:trPr>
        <w:tc>
          <w:tcPr>
            <w:tcW w:w="1980" w:type="dxa"/>
            <w:shd w:val="clear" w:color="auto" w:fill="auto"/>
            <w:vAlign w:val="center"/>
            <w:hideMark/>
          </w:tcPr>
          <w:p w14:paraId="72332B13" w14:textId="3FC310F3" w:rsidR="00CD47AA" w:rsidRPr="00D77E4C" w:rsidRDefault="00CD47AA" w:rsidP="00D77E4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between program and HMIS values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086EAA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4E8A45DA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14:paraId="29A68AB9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75249C77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18938974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</w:tcPr>
          <w:p w14:paraId="6F0CE34E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14:paraId="5CD61941" w14:textId="77777777" w:rsidR="00CD47AA" w:rsidRPr="00D77E4C" w:rsidRDefault="00CD47AA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2126"/>
        <w:gridCol w:w="1985"/>
        <w:gridCol w:w="2268"/>
        <w:gridCol w:w="2127"/>
        <w:gridCol w:w="2127"/>
        <w:gridCol w:w="2408"/>
      </w:tblGrid>
      <w:tr w:rsidR="00CD47AA" w:rsidRPr="00D77E4C" w14:paraId="6CFA59E2" w14:textId="77777777" w:rsidTr="00D77E4C">
        <w:trPr>
          <w:trHeight w:val="300"/>
        </w:trPr>
        <w:tc>
          <w:tcPr>
            <w:tcW w:w="15021" w:type="dxa"/>
            <w:gridSpan w:val="7"/>
            <w:shd w:val="clear" w:color="auto" w:fill="BFBFBF" w:themeFill="background1" w:themeFillShade="BF"/>
            <w:noWrap/>
            <w:vAlign w:val="bottom"/>
            <w:hideMark/>
          </w:tcPr>
          <w:p w14:paraId="1C93CBB3" w14:textId="3713B712" w:rsidR="00CD47AA" w:rsidRPr="00D77E4C" w:rsidRDefault="00CD47AA" w:rsidP="00CD47A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DIMENSION 4:</w:t>
            </w:r>
            <w:r w:rsidRPr="00D77E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EXTERNAL CONSISTENCY OF POPULATION DATA</w:t>
            </w:r>
          </w:p>
        </w:tc>
      </w:tr>
      <w:tr w:rsidR="00CD47AA" w:rsidRPr="00D77E4C" w14:paraId="43CEDBBE" w14:textId="77777777" w:rsidTr="00D77E4C">
        <w:trPr>
          <w:trHeight w:val="1215"/>
        </w:trPr>
        <w:tc>
          <w:tcPr>
            <w:tcW w:w="1980" w:type="dxa"/>
            <w:shd w:val="clear" w:color="000000" w:fill="EFFFEF"/>
            <w:vAlign w:val="center"/>
            <w:hideMark/>
          </w:tcPr>
          <w:p w14:paraId="5B57145B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Data quality Indicator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  <w:hideMark/>
          </w:tcPr>
          <w:p w14:paraId="36B4DE92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  <w:hideMark/>
          </w:tcPr>
          <w:p w14:paraId="53CB5603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  <w:hideMark/>
          </w:tcPr>
          <w:p w14:paraId="3AAF9C2A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E06C062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640F7A97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14:paraId="40DEF0F6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Program Indicator: [ADD]</w:t>
            </w:r>
          </w:p>
        </w:tc>
      </w:tr>
      <w:tr w:rsidR="00CD47AA" w:rsidRPr="00D77E4C" w14:paraId="69CA44ED" w14:textId="77777777" w:rsidTr="00D77E4C">
        <w:trPr>
          <w:trHeight w:val="1680"/>
        </w:trPr>
        <w:tc>
          <w:tcPr>
            <w:tcW w:w="1980" w:type="dxa"/>
            <w:shd w:val="clear" w:color="auto" w:fill="auto"/>
            <w:vAlign w:val="center"/>
            <w:hideMark/>
          </w:tcPr>
          <w:p w14:paraId="71D0E1B6" w14:textId="45713BF6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Consistency of population projections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6FED36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EC389C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3E44AC96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6B9DD041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204B3EAF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</w:tcPr>
          <w:p w14:paraId="01B076CD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0401E96B" w14:textId="77777777" w:rsidTr="00D77E4C">
        <w:trPr>
          <w:trHeight w:val="825"/>
        </w:trPr>
        <w:tc>
          <w:tcPr>
            <w:tcW w:w="1980" w:type="dxa"/>
            <w:shd w:val="clear" w:color="auto" w:fill="auto"/>
            <w:vAlign w:val="center"/>
            <w:hideMark/>
          </w:tcPr>
          <w:p w14:paraId="0FC3299F" w14:textId="22B7900F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Consistency of denominator between program data and official government population statistics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2063FF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A9000E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647411CB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53DB8A90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285F8CC8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</w:tcPr>
          <w:p w14:paraId="74A89FA8" w14:textId="77777777" w:rsidR="00CD47AA" w:rsidRPr="00D77E4C" w:rsidRDefault="00CD47AA" w:rsidP="001F6482">
            <w:pPr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CD47AA" w:rsidRPr="00D77E4C" w14:paraId="35CBCA8F" w14:textId="77777777" w:rsidTr="00D77E4C">
        <w:trPr>
          <w:trHeight w:val="1465"/>
        </w:trPr>
        <w:tc>
          <w:tcPr>
            <w:tcW w:w="1980" w:type="dxa"/>
            <w:shd w:val="clear" w:color="auto" w:fill="auto"/>
            <w:vAlign w:val="center"/>
            <w:hideMark/>
          </w:tcPr>
          <w:p w14:paraId="58646B3C" w14:textId="4D56AD66" w:rsidR="00CD47AA" w:rsidRPr="00D77E4C" w:rsidRDefault="00CD47AA" w:rsidP="001F64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D77E4C">
              <w:rPr>
                <w:rFonts w:ascii="Arial" w:hAnsi="Arial" w:cs="Arial"/>
                <w:b/>
                <w:kern w:val="24"/>
                <w:sz w:val="20"/>
                <w:szCs w:val="20"/>
                <w:lang w:val="en-GB"/>
              </w:rPr>
              <w:t>Consistency of population trend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72D3EF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394A53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E5051B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4801A411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14:paraId="01FFF00E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408" w:type="dxa"/>
          </w:tcPr>
          <w:p w14:paraId="52A8EE53" w14:textId="77777777" w:rsidR="00CD47AA" w:rsidRPr="00D77E4C" w:rsidRDefault="00CD47AA" w:rsidP="001F64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</w:tbl>
    <w:p w14:paraId="160BCE76" w14:textId="77777777" w:rsidR="005D5F42" w:rsidRDefault="005D5F42">
      <w:pPr>
        <w:spacing w:after="160" w:line="259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7999D5A" w14:textId="12F9D923" w:rsidR="000F05C4" w:rsidRPr="00D77E4C" w:rsidRDefault="000F05C4" w:rsidP="000F05C4">
      <w:pPr>
        <w:rPr>
          <w:rFonts w:cs="Arial"/>
          <w:b/>
          <w:caps/>
          <w:sz w:val="24"/>
          <w:szCs w:val="28"/>
        </w:rPr>
      </w:pPr>
      <w:r w:rsidRPr="00D77E4C">
        <w:rPr>
          <w:rFonts w:cs="Arial"/>
          <w:b/>
          <w:caps/>
          <w:sz w:val="24"/>
          <w:szCs w:val="28"/>
        </w:rPr>
        <w:lastRenderedPageBreak/>
        <w:t>PART C: DATA COLLECTION</w:t>
      </w:r>
    </w:p>
    <w:p w14:paraId="4B363DAB" w14:textId="77777777" w:rsidR="000F05C4" w:rsidRPr="004304A2" w:rsidRDefault="000F05C4" w:rsidP="00D77E4C">
      <w:pPr>
        <w:spacing w:line="288" w:lineRule="auto"/>
        <w:rPr>
          <w:rFonts w:cs="Arial"/>
          <w:sz w:val="20"/>
        </w:rPr>
      </w:pPr>
    </w:p>
    <w:p w14:paraId="7AE896E5" w14:textId="51846CC6" w:rsidR="000F05C4" w:rsidRPr="004304A2" w:rsidRDefault="004304A2" w:rsidP="00D77E4C">
      <w:pPr>
        <w:pStyle w:val="ListParagraph"/>
        <w:numPr>
          <w:ilvl w:val="0"/>
          <w:numId w:val="35"/>
        </w:numPr>
        <w:spacing w:line="288" w:lineRule="auto"/>
        <w:rPr>
          <w:rFonts w:ascii="Georgia" w:hAnsi="Georgia" w:cs="Arial"/>
          <w:sz w:val="20"/>
        </w:rPr>
      </w:pPr>
      <w:r w:rsidRPr="004304A2">
        <w:rPr>
          <w:rFonts w:ascii="Georgia" w:hAnsi="Georgia" w:cs="Arial"/>
          <w:sz w:val="20"/>
        </w:rPr>
        <w:t>Please u</w:t>
      </w:r>
      <w:r w:rsidR="008B686F" w:rsidRPr="004304A2">
        <w:rPr>
          <w:rFonts w:ascii="Georgia" w:hAnsi="Georgia" w:cs="Arial"/>
          <w:sz w:val="20"/>
        </w:rPr>
        <w:t>se this section to provide a brief description on plans for data collection, including how you plan to engage stakeholders</w:t>
      </w:r>
      <w:r w:rsidR="00525D29">
        <w:rPr>
          <w:rFonts w:ascii="Georgia" w:hAnsi="Georgia" w:cs="Arial"/>
          <w:sz w:val="20"/>
        </w:rPr>
        <w:t>, for each of the Targeted Data Quality Review components applicable (</w:t>
      </w:r>
      <w:r w:rsidR="00D77E4C">
        <w:rPr>
          <w:rFonts w:ascii="Georgia" w:hAnsi="Georgia" w:cs="Arial"/>
          <w:sz w:val="20"/>
        </w:rPr>
        <w:t>data v</w:t>
      </w:r>
      <w:r w:rsidR="00525D29">
        <w:rPr>
          <w:rFonts w:ascii="Georgia" w:hAnsi="Georgia" w:cs="Arial"/>
          <w:sz w:val="20"/>
        </w:rPr>
        <w:t xml:space="preserve">erification, </w:t>
      </w:r>
      <w:r w:rsidR="00D77E4C">
        <w:rPr>
          <w:rFonts w:ascii="Georgia" w:hAnsi="Georgia" w:cs="Arial"/>
          <w:sz w:val="20"/>
        </w:rPr>
        <w:t>monitoring and evaluation systems assessment, and desk r</w:t>
      </w:r>
      <w:r w:rsidR="00525D29">
        <w:rPr>
          <w:rFonts w:ascii="Georgia" w:hAnsi="Georgia" w:cs="Arial"/>
          <w:sz w:val="20"/>
        </w:rPr>
        <w:t>eview)</w:t>
      </w:r>
      <w:r w:rsidR="000F05C4" w:rsidRPr="004304A2">
        <w:rPr>
          <w:rFonts w:ascii="Georgia" w:hAnsi="Georgia" w:cs="Arial"/>
          <w:sz w:val="20"/>
        </w:rPr>
        <w:t xml:space="preserve">: </w:t>
      </w:r>
    </w:p>
    <w:p w14:paraId="47F1BDDC" w14:textId="77777777" w:rsidR="0059102F" w:rsidRPr="004304A2" w:rsidRDefault="0059102F" w:rsidP="00D77E4C">
      <w:pPr>
        <w:spacing w:line="288" w:lineRule="auto"/>
        <w:jc w:val="center"/>
        <w:rPr>
          <w:rFonts w:cs="Arial"/>
          <w:b/>
          <w:sz w:val="20"/>
        </w:rPr>
      </w:pPr>
    </w:p>
    <w:p w14:paraId="200D85B4" w14:textId="77777777" w:rsidR="0059102F" w:rsidRPr="004304A2" w:rsidRDefault="0059102F" w:rsidP="00D77E4C">
      <w:pPr>
        <w:spacing w:line="288" w:lineRule="auto"/>
        <w:jc w:val="center"/>
        <w:rPr>
          <w:rFonts w:cs="Arial"/>
          <w:b/>
          <w:sz w:val="20"/>
        </w:rPr>
      </w:pPr>
    </w:p>
    <w:p w14:paraId="41CF09A1" w14:textId="77777777" w:rsidR="0059102F" w:rsidRPr="004304A2" w:rsidRDefault="0059102F" w:rsidP="00D77E4C">
      <w:pPr>
        <w:spacing w:line="288" w:lineRule="auto"/>
        <w:jc w:val="center"/>
        <w:rPr>
          <w:rFonts w:cs="Arial"/>
          <w:b/>
          <w:sz w:val="20"/>
        </w:rPr>
      </w:pPr>
    </w:p>
    <w:p w14:paraId="3EB14B04" w14:textId="77777777" w:rsidR="0059102F" w:rsidRPr="004304A2" w:rsidRDefault="0059102F" w:rsidP="00D77E4C">
      <w:pPr>
        <w:spacing w:line="288" w:lineRule="auto"/>
        <w:jc w:val="center"/>
        <w:rPr>
          <w:rFonts w:cs="Arial"/>
          <w:b/>
          <w:sz w:val="20"/>
        </w:rPr>
      </w:pPr>
    </w:p>
    <w:p w14:paraId="3297B704" w14:textId="77777777" w:rsidR="0059102F" w:rsidRPr="004304A2" w:rsidRDefault="0059102F" w:rsidP="00D77E4C">
      <w:pPr>
        <w:tabs>
          <w:tab w:val="left" w:pos="360"/>
        </w:tabs>
        <w:spacing w:line="288" w:lineRule="auto"/>
        <w:ind w:left="360" w:hanging="360"/>
        <w:jc w:val="center"/>
        <w:rPr>
          <w:rFonts w:cs="Arial"/>
          <w:b/>
          <w:caps/>
          <w:sz w:val="28"/>
          <w:szCs w:val="28"/>
        </w:rPr>
      </w:pPr>
    </w:p>
    <w:p w14:paraId="0154D0C6" w14:textId="77777777" w:rsidR="0059102F" w:rsidRPr="004304A2" w:rsidRDefault="0059102F" w:rsidP="00D77E4C">
      <w:pPr>
        <w:tabs>
          <w:tab w:val="left" w:pos="360"/>
        </w:tabs>
        <w:spacing w:line="288" w:lineRule="auto"/>
        <w:ind w:left="360" w:hanging="360"/>
        <w:jc w:val="center"/>
        <w:rPr>
          <w:rFonts w:cs="Arial"/>
          <w:b/>
          <w:caps/>
          <w:sz w:val="28"/>
          <w:szCs w:val="28"/>
        </w:rPr>
      </w:pPr>
    </w:p>
    <w:p w14:paraId="2DD9F7E0" w14:textId="0C1A26C6" w:rsidR="0059102F" w:rsidRDefault="0059102F" w:rsidP="00D77E4C">
      <w:pPr>
        <w:pStyle w:val="ListParagraph"/>
        <w:numPr>
          <w:ilvl w:val="0"/>
          <w:numId w:val="35"/>
        </w:numPr>
        <w:tabs>
          <w:tab w:val="left" w:pos="360"/>
        </w:tabs>
        <w:spacing w:line="288" w:lineRule="auto"/>
        <w:rPr>
          <w:rFonts w:ascii="Georgia" w:hAnsi="Georgia" w:cs="Arial"/>
          <w:sz w:val="20"/>
          <w:szCs w:val="20"/>
        </w:rPr>
      </w:pPr>
      <w:r w:rsidRPr="004304A2">
        <w:rPr>
          <w:rFonts w:ascii="Georgia" w:hAnsi="Georgia" w:cs="Arial"/>
          <w:sz w:val="20"/>
          <w:szCs w:val="20"/>
        </w:rPr>
        <w:t>Please provide a chart depicting the data flow from service delivery sites, through intermediate aggregation levels (if any), up to P</w:t>
      </w:r>
      <w:r w:rsidR="00D77E4C">
        <w:rPr>
          <w:rFonts w:ascii="Georgia" w:hAnsi="Georgia" w:cs="Arial"/>
          <w:sz w:val="20"/>
          <w:szCs w:val="20"/>
        </w:rPr>
        <w:t>rincipal Recipient</w:t>
      </w:r>
      <w:r w:rsidRPr="004304A2">
        <w:rPr>
          <w:rFonts w:ascii="Georgia" w:hAnsi="Georgia" w:cs="Arial"/>
          <w:sz w:val="20"/>
          <w:szCs w:val="20"/>
        </w:rPr>
        <w:t xml:space="preserve"> Program Management Unit (PMU) or </w:t>
      </w:r>
      <w:r w:rsidR="00D77E4C">
        <w:rPr>
          <w:rFonts w:ascii="Georgia" w:hAnsi="Georgia" w:cs="Arial"/>
          <w:sz w:val="20"/>
          <w:szCs w:val="20"/>
        </w:rPr>
        <w:t>monitoring and evaluation</w:t>
      </w:r>
      <w:r w:rsidRPr="004304A2">
        <w:rPr>
          <w:rFonts w:ascii="Georgia" w:hAnsi="Georgia" w:cs="Arial"/>
          <w:sz w:val="20"/>
          <w:szCs w:val="20"/>
        </w:rPr>
        <w:t xml:space="preserve"> office level for each information system </w:t>
      </w:r>
      <w:r w:rsidR="00E8537A">
        <w:rPr>
          <w:rFonts w:ascii="Georgia" w:hAnsi="Georgia" w:cs="Arial"/>
          <w:sz w:val="20"/>
          <w:szCs w:val="20"/>
        </w:rPr>
        <w:t>used for indicators selected for this Targeted Data Quality Review</w:t>
      </w:r>
      <w:r w:rsidRPr="004304A2">
        <w:rPr>
          <w:rFonts w:ascii="Georgia" w:hAnsi="Georgia" w:cs="Arial"/>
          <w:sz w:val="20"/>
          <w:szCs w:val="20"/>
        </w:rPr>
        <w:t>.</w:t>
      </w:r>
    </w:p>
    <w:p w14:paraId="5B5494A7" w14:textId="77777777" w:rsidR="00D117E6" w:rsidRDefault="00D117E6" w:rsidP="00D77E4C">
      <w:pPr>
        <w:tabs>
          <w:tab w:val="left" w:pos="360"/>
        </w:tabs>
        <w:spacing w:line="288" w:lineRule="auto"/>
        <w:rPr>
          <w:rFonts w:cs="Arial"/>
          <w:sz w:val="20"/>
          <w:szCs w:val="20"/>
        </w:rPr>
      </w:pPr>
    </w:p>
    <w:p w14:paraId="4FCF25AD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58E53224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6BC1762D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40523A1B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2D8BF759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6D9CED7E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49607D3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5AB6F002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37226C12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3E98C53B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05D34858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58B1EA1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522C4FB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71EB9764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761BB8BB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208AE33C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0B3C2DAC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EB0CDCB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7FD3A1F5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74F94390" w14:textId="77777777" w:rsidR="007B0207" w:rsidRDefault="007B0207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D20BAFC" w14:textId="77777777" w:rsidR="00802DEC" w:rsidRDefault="00802DEC">
      <w:pPr>
        <w:spacing w:after="160" w:line="259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384FE4A6" w14:textId="67FE2D67" w:rsidR="00D117E6" w:rsidRPr="00802DEC" w:rsidRDefault="007B0207" w:rsidP="00D117E6">
      <w:pPr>
        <w:tabs>
          <w:tab w:val="left" w:pos="360"/>
        </w:tabs>
        <w:rPr>
          <w:rFonts w:cs="Arial"/>
          <w:b/>
          <w:sz w:val="24"/>
        </w:rPr>
      </w:pPr>
      <w:r w:rsidRPr="00802DEC">
        <w:rPr>
          <w:rFonts w:cs="Arial"/>
          <w:b/>
          <w:sz w:val="24"/>
        </w:rPr>
        <w:lastRenderedPageBreak/>
        <w:t>Annexes</w:t>
      </w:r>
    </w:p>
    <w:p w14:paraId="6C03811B" w14:textId="77777777" w:rsidR="00D117E6" w:rsidRDefault="00D117E6" w:rsidP="00D117E6">
      <w:pPr>
        <w:tabs>
          <w:tab w:val="left" w:pos="360"/>
        </w:tabs>
        <w:rPr>
          <w:rFonts w:cs="Arial"/>
          <w:sz w:val="20"/>
          <w:szCs w:val="20"/>
        </w:rPr>
      </w:pPr>
    </w:p>
    <w:p w14:paraId="174F7FF4" w14:textId="36D180B1" w:rsidR="00D117E6" w:rsidRPr="00D77E4C" w:rsidRDefault="00D117E6" w:rsidP="00D117E6">
      <w:pPr>
        <w:rPr>
          <w:rFonts w:cs="Arial"/>
          <w:b/>
          <w:szCs w:val="28"/>
        </w:rPr>
      </w:pPr>
      <w:r w:rsidRPr="00D77E4C">
        <w:rPr>
          <w:rFonts w:cs="Arial"/>
          <w:b/>
          <w:szCs w:val="28"/>
        </w:rPr>
        <w:t>PART D: TERMS OF REFERENCE</w:t>
      </w:r>
    </w:p>
    <w:p w14:paraId="5FEC670A" w14:textId="77777777" w:rsidR="00D117E6" w:rsidRPr="00D77E4C" w:rsidRDefault="00D117E6" w:rsidP="00D77E4C">
      <w:pPr>
        <w:spacing w:line="288" w:lineRule="auto"/>
        <w:rPr>
          <w:rFonts w:cs="Arial"/>
          <w:sz w:val="20"/>
        </w:rPr>
      </w:pPr>
    </w:p>
    <w:p w14:paraId="0B39DBB4" w14:textId="4B2D6D16" w:rsidR="00D117E6" w:rsidRPr="00D77E4C" w:rsidRDefault="00D117E6" w:rsidP="00D77E4C">
      <w:pPr>
        <w:spacing w:line="288" w:lineRule="auto"/>
        <w:rPr>
          <w:rFonts w:cs="Arial"/>
          <w:sz w:val="20"/>
        </w:rPr>
      </w:pPr>
      <w:r w:rsidRPr="00D77E4C">
        <w:rPr>
          <w:rFonts w:cs="Arial"/>
          <w:sz w:val="20"/>
        </w:rPr>
        <w:t>Attach the agreed</w:t>
      </w:r>
      <w:r w:rsidR="00D77E4C">
        <w:rPr>
          <w:rFonts w:cs="Arial"/>
          <w:sz w:val="20"/>
        </w:rPr>
        <w:t>-</w:t>
      </w:r>
      <w:r w:rsidRPr="00D77E4C">
        <w:rPr>
          <w:rFonts w:cs="Arial"/>
          <w:sz w:val="20"/>
        </w:rPr>
        <w:t xml:space="preserve">upon </w:t>
      </w:r>
      <w:r w:rsidR="00D77E4C">
        <w:rPr>
          <w:rFonts w:cs="Arial"/>
          <w:sz w:val="20"/>
        </w:rPr>
        <w:t>terms of r</w:t>
      </w:r>
      <w:r w:rsidRPr="00D77E4C">
        <w:rPr>
          <w:rFonts w:cs="Arial"/>
          <w:sz w:val="20"/>
        </w:rPr>
        <w:t>eference for the</w:t>
      </w:r>
      <w:r w:rsidR="00D77E4C">
        <w:rPr>
          <w:rFonts w:cs="Arial"/>
          <w:sz w:val="20"/>
        </w:rPr>
        <w:t xml:space="preserve"> Targeted Data Quality Review. </w:t>
      </w:r>
      <w:r w:rsidRPr="00D77E4C">
        <w:rPr>
          <w:rFonts w:cs="Arial"/>
          <w:sz w:val="20"/>
        </w:rPr>
        <w:t xml:space="preserve">The </w:t>
      </w:r>
      <w:r w:rsidR="00D77E4C">
        <w:rPr>
          <w:rFonts w:cs="Arial"/>
          <w:sz w:val="20"/>
        </w:rPr>
        <w:t>terms of r</w:t>
      </w:r>
      <w:r w:rsidRPr="00D77E4C">
        <w:rPr>
          <w:rFonts w:cs="Arial"/>
          <w:sz w:val="20"/>
        </w:rPr>
        <w:t xml:space="preserve">eference should be based on the Targeted Data Quality Review </w:t>
      </w:r>
      <w:r w:rsidR="00D77E4C">
        <w:rPr>
          <w:rFonts w:cs="Arial"/>
          <w:sz w:val="20"/>
        </w:rPr>
        <w:t>Terms of Reference</w:t>
      </w:r>
      <w:r w:rsidRPr="00D77E4C">
        <w:rPr>
          <w:rFonts w:cs="Arial"/>
          <w:sz w:val="20"/>
        </w:rPr>
        <w:t xml:space="preserve"> </w:t>
      </w:r>
      <w:r w:rsidR="00D77E4C">
        <w:rPr>
          <w:rFonts w:cs="Arial"/>
          <w:sz w:val="20"/>
        </w:rPr>
        <w:t>T</w:t>
      </w:r>
      <w:r w:rsidRPr="00D77E4C">
        <w:rPr>
          <w:rFonts w:cs="Arial"/>
          <w:sz w:val="20"/>
        </w:rPr>
        <w:t xml:space="preserve">emplate and </w:t>
      </w:r>
      <w:r w:rsidR="007B0207" w:rsidRPr="00D77E4C">
        <w:rPr>
          <w:rFonts w:cs="Arial"/>
          <w:sz w:val="20"/>
        </w:rPr>
        <w:t>should include</w:t>
      </w:r>
      <w:r w:rsidR="00D77E4C">
        <w:rPr>
          <w:rFonts w:cs="Arial"/>
          <w:sz w:val="20"/>
        </w:rPr>
        <w:t>,</w:t>
      </w:r>
      <w:r w:rsidRPr="00D77E4C">
        <w:rPr>
          <w:rFonts w:cs="Arial"/>
          <w:sz w:val="20"/>
        </w:rPr>
        <w:t xml:space="preserve"> among other things: objectives of the assessment; scope of sampling at the different administrative levels, indicators; specific tasks; expected outputs and deliverables, and expected time frame and </w:t>
      </w:r>
      <w:r w:rsidR="00D77E4C">
        <w:rPr>
          <w:rFonts w:cs="Arial"/>
          <w:sz w:val="20"/>
        </w:rPr>
        <w:t>level of effort</w:t>
      </w:r>
      <w:r w:rsidRPr="00D77E4C">
        <w:rPr>
          <w:rFonts w:cs="Arial"/>
          <w:sz w:val="20"/>
        </w:rPr>
        <w:t xml:space="preserve">. </w:t>
      </w:r>
    </w:p>
    <w:p w14:paraId="5D7CC99D" w14:textId="77777777" w:rsidR="00D117E6" w:rsidRPr="00D77E4C" w:rsidRDefault="00D117E6" w:rsidP="00D77E4C">
      <w:pPr>
        <w:tabs>
          <w:tab w:val="left" w:pos="360"/>
        </w:tabs>
        <w:spacing w:line="288" w:lineRule="auto"/>
        <w:rPr>
          <w:rFonts w:cs="Arial"/>
          <w:sz w:val="20"/>
          <w:szCs w:val="20"/>
        </w:rPr>
      </w:pPr>
    </w:p>
    <w:sectPr w:rsidR="00D117E6" w:rsidRPr="00D77E4C" w:rsidSect="00150FB6">
      <w:headerReference w:type="default" r:id="rId13"/>
      <w:footerReference w:type="default" r:id="rId14"/>
      <w:headerReference w:type="first" r:id="rId15"/>
      <w:footerReference w:type="first" r:id="rId16"/>
      <w:pgSz w:w="16839" w:h="11907" w:orient="landscape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59385" w14:textId="77777777" w:rsidR="001F6482" w:rsidRDefault="001F6482" w:rsidP="003C6CEA">
      <w:r>
        <w:separator/>
      </w:r>
    </w:p>
  </w:endnote>
  <w:endnote w:type="continuationSeparator" w:id="0">
    <w:p w14:paraId="5C10E122" w14:textId="77777777" w:rsidR="001F6482" w:rsidRDefault="001F6482" w:rsidP="003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8673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F787FF" w14:textId="2E72B289" w:rsidR="009262D9" w:rsidRDefault="009262D9">
        <w:pPr>
          <w:pStyle w:val="Footer"/>
          <w:jc w:val="right"/>
        </w:pPr>
        <w:r w:rsidRPr="004C080D">
          <w:rPr>
            <w:noProof/>
            <w:lang w:val="en-GB" w:eastAsia="en-GB"/>
          </w:rPr>
          <w:drawing>
            <wp:anchor distT="0" distB="0" distL="114300" distR="114300" simplePos="0" relativeHeight="251663360" behindDoc="0" locked="0" layoutInCell="1" allowOverlap="1" wp14:anchorId="2E15654A" wp14:editId="1092E18E">
              <wp:simplePos x="0" y="0"/>
              <wp:positionH relativeFrom="margin">
                <wp:align>left</wp:align>
              </wp:positionH>
              <wp:positionV relativeFrom="page">
                <wp:posOffset>6640195</wp:posOffset>
              </wp:positionV>
              <wp:extent cx="9251950" cy="216535"/>
              <wp:effectExtent l="0" t="0" r="6350" b="0"/>
              <wp:wrapNone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Picture 11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51950" cy="216535"/>
                      </a:xfrm>
                      <a:prstGeom prst="rect">
                        <a:avLst/>
                      </a:prstGeom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57127B19" w14:textId="0BD9D400" w:rsidR="009262D9" w:rsidRDefault="009262D9">
        <w:pPr>
          <w:pStyle w:val="Footer"/>
          <w:jc w:val="right"/>
        </w:pPr>
        <w:r w:rsidRPr="004C080D"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D5DCE54" wp14:editId="11BD7D79">
                  <wp:simplePos x="0" y="0"/>
                  <wp:positionH relativeFrom="margin">
                    <wp:posOffset>66675</wp:posOffset>
                  </wp:positionH>
                  <wp:positionV relativeFrom="bottomMargin">
                    <wp:posOffset>247650</wp:posOffset>
                  </wp:positionV>
                  <wp:extent cx="3150870" cy="356235"/>
                  <wp:effectExtent l="0" t="0" r="11430" b="5715"/>
                  <wp:wrapNone/>
                  <wp:docPr id="4" name="Text Box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1508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0F0C01" w14:textId="27942B2E" w:rsidR="00150FB6" w:rsidRDefault="00150FB6" w:rsidP="00150FB6">
                              <w:pPr>
                                <w:pStyle w:val="Footer"/>
                                <w:jc w:val="right"/>
                              </w:pPr>
                            </w:p>
                            <w:p w14:paraId="49F5CE83" w14:textId="4275D238" w:rsidR="00150FB6" w:rsidRPr="009262D9" w:rsidRDefault="00150FB6" w:rsidP="009262D9">
                              <w:pPr>
                                <w:pStyle w:val="Heading4"/>
                                <w:jc w:val="left"/>
                                <w:rPr>
                                  <w:rFonts w:ascii="Georgia" w:hAnsi="Georgia"/>
                                  <w:b w:val="0"/>
                                  <w:sz w:val="18"/>
                                  <w:szCs w:val="18"/>
                                </w:rPr>
                              </w:pPr>
                              <w:r w:rsidRPr="00150FB6">
                                <w:rPr>
                                  <w:rFonts w:ascii="Georgia" w:hAnsi="Georgia"/>
                                  <w:b w:val="0"/>
                                  <w:sz w:val="18"/>
                                  <w:szCs w:val="18"/>
                                </w:rPr>
                                <w:t>January 2017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D5DCE54"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9" type="#_x0000_t202" style="position:absolute;left:0;text-align:left;margin-left:5.25pt;margin-top:19.5pt;width:248.1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" filled="f" stroked="f">
                  <v:textbox inset="0,0,0,0">
                    <w:txbxContent>
                      <w:p w14:paraId="420F0C01" w14:textId="27942B2E" w:rsidR="00150FB6" w:rsidRDefault="00150FB6" w:rsidP="00150FB6">
                        <w:pPr>
                          <w:pStyle w:val="Footer"/>
                          <w:jc w:val="right"/>
                        </w:pPr>
                      </w:p>
                      <w:p w14:paraId="49F5CE83" w14:textId="4275D238" w:rsidR="00150FB6" w:rsidRPr="009262D9" w:rsidRDefault="00150FB6" w:rsidP="009262D9">
                        <w:pPr>
                          <w:pStyle w:val="Heading4"/>
                          <w:jc w:val="left"/>
                          <w:rPr>
                            <w:rFonts w:ascii="Georgia" w:hAnsi="Georgia"/>
                            <w:b w:val="0"/>
                            <w:sz w:val="18"/>
                            <w:szCs w:val="18"/>
                          </w:rPr>
                        </w:pPr>
                        <w:r w:rsidRPr="00150FB6">
                          <w:rPr>
                            <w:rFonts w:ascii="Georgia" w:hAnsi="Georgia"/>
                            <w:b w:val="0"/>
                            <w:sz w:val="18"/>
                            <w:szCs w:val="18"/>
                          </w:rPr>
                          <w:t>January 2017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  <w:p w14:paraId="0C1A6F55" w14:textId="24F5FC39" w:rsidR="00150FB6" w:rsidRDefault="00150F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9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6E42" w14:textId="77777777" w:rsidR="001F6482" w:rsidRDefault="001F6482" w:rsidP="003C6CEA">
    <w:pPr>
      <w:pStyle w:val="Footer"/>
      <w:jc w:val="right"/>
      <w:rPr>
        <w:rFonts w:ascii="Arial" w:hAnsi="Arial" w:cs="Arial"/>
        <w:noProof/>
        <w:sz w:val="18"/>
      </w:rPr>
    </w:pPr>
    <w:r w:rsidRPr="00C46610">
      <w:rPr>
        <w:rFonts w:ascii="Arial" w:hAnsi="Arial" w:cs="Arial"/>
        <w:sz w:val="18"/>
      </w:rPr>
      <w:fldChar w:fldCharType="begin"/>
    </w:r>
    <w:r w:rsidRPr="00C46610">
      <w:rPr>
        <w:rFonts w:ascii="Arial" w:hAnsi="Arial" w:cs="Arial"/>
        <w:sz w:val="18"/>
      </w:rPr>
      <w:instrText xml:space="preserve"> PAGE   \* MERGEFORMAT </w:instrText>
    </w:r>
    <w:r w:rsidRPr="00C46610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Pr="00C46610">
      <w:rPr>
        <w:rFonts w:ascii="Arial" w:hAnsi="Arial" w:cs="Arial"/>
        <w:noProof/>
        <w:sz w:val="18"/>
      </w:rPr>
      <w:fldChar w:fldCharType="end"/>
    </w:r>
  </w:p>
  <w:p w14:paraId="774C8B20" w14:textId="77777777" w:rsidR="001F6482" w:rsidRPr="00B82677" w:rsidRDefault="001F6482" w:rsidP="003C6CEA">
    <w:pPr>
      <w:pStyle w:val="Footer"/>
      <w:rPr>
        <w:rStyle w:val="PageNumber"/>
        <w:rFonts w:ascii="Arial" w:hAnsi="Arial" w:cs="Arial"/>
        <w:color w:val="222222"/>
        <w:sz w:val="18"/>
        <w:szCs w:val="18"/>
        <w:lang w:eastAsia="en-GB"/>
      </w:rPr>
    </w:pPr>
    <w:r w:rsidRPr="00B82677">
      <w:rPr>
        <w:rFonts w:ascii="Arial" w:hAnsi="Arial" w:cs="Arial"/>
        <w:color w:val="222222"/>
        <w:sz w:val="18"/>
        <w:szCs w:val="18"/>
        <w:lang w:eastAsia="en-GB"/>
      </w:rPr>
      <w:t>OSDV tool, revised version April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06B92" w14:textId="77777777" w:rsidR="001F6482" w:rsidRDefault="001F6482" w:rsidP="003C6CEA">
      <w:r>
        <w:separator/>
      </w:r>
    </w:p>
  </w:footnote>
  <w:footnote w:type="continuationSeparator" w:id="0">
    <w:p w14:paraId="25DDBDF8" w14:textId="77777777" w:rsidR="001F6482" w:rsidRDefault="001F6482" w:rsidP="003C6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7B049" w14:textId="453258D3" w:rsidR="00C353E8" w:rsidRDefault="00C353E8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2136DCCA" wp14:editId="50C0F93D">
          <wp:simplePos x="0" y="0"/>
          <wp:positionH relativeFrom="page">
            <wp:posOffset>720090</wp:posOffset>
          </wp:positionH>
          <wp:positionV relativeFrom="page">
            <wp:posOffset>457200</wp:posOffset>
          </wp:positionV>
          <wp:extent cx="2340000" cy="295158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with white.BM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29515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47F79A" w14:textId="77777777" w:rsidR="001F6482" w:rsidRPr="00B82677" w:rsidRDefault="001F6482">
    <w:pPr>
      <w:pStyle w:val="Header"/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7781F" w14:textId="77777777" w:rsidR="001F6482" w:rsidRDefault="001F6482">
    <w:pPr>
      <w:pStyle w:val="Header"/>
    </w:pPr>
    <w:r>
      <w:rPr>
        <w:noProof/>
        <w:lang w:val="en-GB" w:eastAsia="en-GB"/>
      </w:rPr>
      <w:drawing>
        <wp:inline distT="0" distB="0" distL="0" distR="0" wp14:anchorId="198FC874" wp14:editId="3C09CC01">
          <wp:extent cx="5238750" cy="409575"/>
          <wp:effectExtent l="0" t="0" r="0" b="9525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7807"/>
    <w:multiLevelType w:val="hybridMultilevel"/>
    <w:tmpl w:val="F2368CD2"/>
    <w:lvl w:ilvl="0" w:tplc="1172C434">
      <w:start w:val="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7C77E92"/>
    <w:multiLevelType w:val="hybridMultilevel"/>
    <w:tmpl w:val="A670AA2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96353"/>
    <w:multiLevelType w:val="hybridMultilevel"/>
    <w:tmpl w:val="AC90BEE8"/>
    <w:lvl w:ilvl="0" w:tplc="DD7A49A4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</w:rPr>
    </w:lvl>
    <w:lvl w:ilvl="1" w:tplc="6040E498">
      <w:start w:val="1"/>
      <w:numFmt w:val="bullet"/>
      <w:lvlText w:val=""/>
      <w:lvlJc w:val="left"/>
      <w:pPr>
        <w:tabs>
          <w:tab w:val="num" w:pos="1600"/>
        </w:tabs>
        <w:ind w:left="1600" w:hanging="340"/>
      </w:pPr>
      <w:rPr>
        <w:rFonts w:ascii="Symbol" w:hAnsi="Symbol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29E6B07"/>
    <w:multiLevelType w:val="hybridMultilevel"/>
    <w:tmpl w:val="575E198E"/>
    <w:lvl w:ilvl="0" w:tplc="0E149A4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B85CDB"/>
    <w:multiLevelType w:val="hybridMultilevel"/>
    <w:tmpl w:val="71322F0A"/>
    <w:lvl w:ilvl="0" w:tplc="E1AE7A7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8457DE"/>
    <w:multiLevelType w:val="hybridMultilevel"/>
    <w:tmpl w:val="31389DE4"/>
    <w:lvl w:ilvl="0" w:tplc="2AE4EA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D12E25"/>
    <w:multiLevelType w:val="hybridMultilevel"/>
    <w:tmpl w:val="713452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83C3C"/>
    <w:multiLevelType w:val="hybridMultilevel"/>
    <w:tmpl w:val="0FA47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707B9"/>
    <w:multiLevelType w:val="hybridMultilevel"/>
    <w:tmpl w:val="F8546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300C03"/>
    <w:multiLevelType w:val="hybridMultilevel"/>
    <w:tmpl w:val="D1F2CD26"/>
    <w:lvl w:ilvl="0" w:tplc="48C29F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479BE"/>
    <w:multiLevelType w:val="hybridMultilevel"/>
    <w:tmpl w:val="71E4C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E149A4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03900"/>
    <w:multiLevelType w:val="hybridMultilevel"/>
    <w:tmpl w:val="177666E6"/>
    <w:lvl w:ilvl="0" w:tplc="70A87B5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A51DE9"/>
    <w:multiLevelType w:val="hybridMultilevel"/>
    <w:tmpl w:val="B5389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55455"/>
    <w:multiLevelType w:val="hybridMultilevel"/>
    <w:tmpl w:val="A6A21F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351B3F"/>
    <w:multiLevelType w:val="hybridMultilevel"/>
    <w:tmpl w:val="957C58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492184"/>
    <w:multiLevelType w:val="hybridMultilevel"/>
    <w:tmpl w:val="1214FD8A"/>
    <w:lvl w:ilvl="0" w:tplc="6B16A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DF4EEC"/>
    <w:multiLevelType w:val="hybridMultilevel"/>
    <w:tmpl w:val="C2DCE31A"/>
    <w:lvl w:ilvl="0" w:tplc="4D1477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A3979DC"/>
    <w:multiLevelType w:val="hybridMultilevel"/>
    <w:tmpl w:val="07DE47B2"/>
    <w:lvl w:ilvl="0" w:tplc="EBFCD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0A2EE22">
      <w:start w:val="1"/>
      <w:numFmt w:val="lowerRoman"/>
      <w:lvlText w:val="(%2)"/>
      <w:lvlJc w:val="left"/>
      <w:pPr>
        <w:ind w:left="1582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C72515E"/>
    <w:multiLevelType w:val="hybridMultilevel"/>
    <w:tmpl w:val="450E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C91DF6"/>
    <w:multiLevelType w:val="hybridMultilevel"/>
    <w:tmpl w:val="4D96D840"/>
    <w:lvl w:ilvl="0" w:tplc="6B16A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5E6E00"/>
    <w:multiLevelType w:val="hybridMultilevel"/>
    <w:tmpl w:val="848A2410"/>
    <w:lvl w:ilvl="0" w:tplc="48C29F5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398D091F"/>
    <w:multiLevelType w:val="hybridMultilevel"/>
    <w:tmpl w:val="A3600DBA"/>
    <w:lvl w:ilvl="0" w:tplc="68F62D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E1A9C"/>
    <w:multiLevelType w:val="hybridMultilevel"/>
    <w:tmpl w:val="7F4E70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E10BFE"/>
    <w:multiLevelType w:val="hybridMultilevel"/>
    <w:tmpl w:val="69F2D5D4"/>
    <w:lvl w:ilvl="0" w:tplc="6B16AD40">
      <w:start w:val="1"/>
      <w:numFmt w:val="bullet"/>
      <w:lvlText w:val=""/>
      <w:lvlJc w:val="left"/>
      <w:pPr>
        <w:ind w:left="10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24">
    <w:nsid w:val="3B992071"/>
    <w:multiLevelType w:val="hybridMultilevel"/>
    <w:tmpl w:val="263E667C"/>
    <w:lvl w:ilvl="0" w:tplc="6BBC6AF8">
      <w:start w:val="4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CE7431"/>
    <w:multiLevelType w:val="hybridMultilevel"/>
    <w:tmpl w:val="AFE67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11570B"/>
    <w:multiLevelType w:val="hybridMultilevel"/>
    <w:tmpl w:val="87EE2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6F1EE1"/>
    <w:multiLevelType w:val="hybridMultilevel"/>
    <w:tmpl w:val="AC6673D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</w:rPr>
    </w:lvl>
    <w:lvl w:ilvl="1" w:tplc="6040E498">
      <w:start w:val="1"/>
      <w:numFmt w:val="bullet"/>
      <w:lvlText w:val=""/>
      <w:lvlJc w:val="left"/>
      <w:pPr>
        <w:tabs>
          <w:tab w:val="num" w:pos="1600"/>
        </w:tabs>
        <w:ind w:left="1600" w:hanging="340"/>
      </w:pPr>
      <w:rPr>
        <w:rFonts w:ascii="Symbol" w:hAnsi="Symbol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4BA656EB"/>
    <w:multiLevelType w:val="hybridMultilevel"/>
    <w:tmpl w:val="F34E9234"/>
    <w:lvl w:ilvl="0" w:tplc="86B2CA5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4CB512FB"/>
    <w:multiLevelType w:val="hybridMultilevel"/>
    <w:tmpl w:val="B64285BC"/>
    <w:lvl w:ilvl="0" w:tplc="1172C4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0F12AF"/>
    <w:multiLevelType w:val="hybridMultilevel"/>
    <w:tmpl w:val="BE1CE4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704844"/>
    <w:multiLevelType w:val="hybridMultilevel"/>
    <w:tmpl w:val="A628DC16"/>
    <w:lvl w:ilvl="0" w:tplc="A3A6A73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DD4ADA"/>
    <w:multiLevelType w:val="hybridMultilevel"/>
    <w:tmpl w:val="A58A3384"/>
    <w:lvl w:ilvl="0" w:tplc="08564C6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A4E8D"/>
    <w:multiLevelType w:val="hybridMultilevel"/>
    <w:tmpl w:val="62583194"/>
    <w:lvl w:ilvl="0" w:tplc="A7F61DD6">
      <w:start w:val="1"/>
      <w:numFmt w:val="bullet"/>
      <w:lvlText w:val=""/>
      <w:lvlJc w:val="left"/>
      <w:pPr>
        <w:tabs>
          <w:tab w:val="num" w:pos="1080"/>
        </w:tabs>
        <w:ind w:left="1080" w:hanging="19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9E260D2"/>
    <w:multiLevelType w:val="hybridMultilevel"/>
    <w:tmpl w:val="0D68B7B6"/>
    <w:lvl w:ilvl="0" w:tplc="48C29F5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F555A"/>
    <w:multiLevelType w:val="hybridMultilevel"/>
    <w:tmpl w:val="928EF99C"/>
    <w:lvl w:ilvl="0" w:tplc="A3D465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491011"/>
    <w:multiLevelType w:val="hybridMultilevel"/>
    <w:tmpl w:val="9B14F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F24D71"/>
    <w:multiLevelType w:val="hybridMultilevel"/>
    <w:tmpl w:val="60F27B48"/>
    <w:lvl w:ilvl="0" w:tplc="A3A6A734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1"/>
  </w:num>
  <w:num w:numId="5">
    <w:abstractNumId w:val="33"/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0"/>
  </w:num>
  <w:num w:numId="9">
    <w:abstractNumId w:val="14"/>
  </w:num>
  <w:num w:numId="10">
    <w:abstractNumId w:val="20"/>
  </w:num>
  <w:num w:numId="11">
    <w:abstractNumId w:val="21"/>
  </w:num>
  <w:num w:numId="12">
    <w:abstractNumId w:val="4"/>
  </w:num>
  <w:num w:numId="13">
    <w:abstractNumId w:val="17"/>
  </w:num>
  <w:num w:numId="14">
    <w:abstractNumId w:val="37"/>
  </w:num>
  <w:num w:numId="15">
    <w:abstractNumId w:val="31"/>
  </w:num>
  <w:num w:numId="16">
    <w:abstractNumId w:val="32"/>
  </w:num>
  <w:num w:numId="17">
    <w:abstractNumId w:val="26"/>
  </w:num>
  <w:num w:numId="18">
    <w:abstractNumId w:val="36"/>
  </w:num>
  <w:num w:numId="19">
    <w:abstractNumId w:val="16"/>
  </w:num>
  <w:num w:numId="20">
    <w:abstractNumId w:val="24"/>
  </w:num>
  <w:num w:numId="21">
    <w:abstractNumId w:val="0"/>
  </w:num>
  <w:num w:numId="22">
    <w:abstractNumId w:val="29"/>
  </w:num>
  <w:num w:numId="23">
    <w:abstractNumId w:val="19"/>
  </w:num>
  <w:num w:numId="24">
    <w:abstractNumId w:val="15"/>
  </w:num>
  <w:num w:numId="25">
    <w:abstractNumId w:val="23"/>
  </w:num>
  <w:num w:numId="26">
    <w:abstractNumId w:val="5"/>
  </w:num>
  <w:num w:numId="27">
    <w:abstractNumId w:val="28"/>
  </w:num>
  <w:num w:numId="28">
    <w:abstractNumId w:val="13"/>
  </w:num>
  <w:num w:numId="29">
    <w:abstractNumId w:val="27"/>
  </w:num>
  <w:num w:numId="30">
    <w:abstractNumId w:val="8"/>
  </w:num>
  <w:num w:numId="31">
    <w:abstractNumId w:val="34"/>
  </w:num>
  <w:num w:numId="32">
    <w:abstractNumId w:val="3"/>
  </w:num>
  <w:num w:numId="33">
    <w:abstractNumId w:val="7"/>
  </w:num>
  <w:num w:numId="34">
    <w:abstractNumId w:val="6"/>
  </w:num>
  <w:num w:numId="35">
    <w:abstractNumId w:val="9"/>
  </w:num>
  <w:num w:numId="36">
    <w:abstractNumId w:val="25"/>
  </w:num>
  <w:num w:numId="37">
    <w:abstractNumId w:val="10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EA"/>
    <w:rsid w:val="00084DD8"/>
    <w:rsid w:val="00091E04"/>
    <w:rsid w:val="000F05C4"/>
    <w:rsid w:val="000F10DE"/>
    <w:rsid w:val="00150FB6"/>
    <w:rsid w:val="00152C96"/>
    <w:rsid w:val="001F6482"/>
    <w:rsid w:val="002A6924"/>
    <w:rsid w:val="002D3874"/>
    <w:rsid w:val="002F4677"/>
    <w:rsid w:val="00351669"/>
    <w:rsid w:val="0035514C"/>
    <w:rsid w:val="00357FBA"/>
    <w:rsid w:val="003976D9"/>
    <w:rsid w:val="003C6CEA"/>
    <w:rsid w:val="004304A2"/>
    <w:rsid w:val="004822BC"/>
    <w:rsid w:val="00525D29"/>
    <w:rsid w:val="0059102F"/>
    <w:rsid w:val="00597962"/>
    <w:rsid w:val="005A0AD7"/>
    <w:rsid w:val="005A4194"/>
    <w:rsid w:val="005D5F42"/>
    <w:rsid w:val="005F2185"/>
    <w:rsid w:val="005F3CC7"/>
    <w:rsid w:val="005F4371"/>
    <w:rsid w:val="006520EC"/>
    <w:rsid w:val="006648D9"/>
    <w:rsid w:val="007722D0"/>
    <w:rsid w:val="007B0207"/>
    <w:rsid w:val="007E50A3"/>
    <w:rsid w:val="00802DEC"/>
    <w:rsid w:val="00843A1D"/>
    <w:rsid w:val="00866917"/>
    <w:rsid w:val="008A014E"/>
    <w:rsid w:val="008B686F"/>
    <w:rsid w:val="009262D9"/>
    <w:rsid w:val="00942714"/>
    <w:rsid w:val="00971DA6"/>
    <w:rsid w:val="00A07E21"/>
    <w:rsid w:val="00B83AD0"/>
    <w:rsid w:val="00BE16F3"/>
    <w:rsid w:val="00C353E8"/>
    <w:rsid w:val="00C41BEE"/>
    <w:rsid w:val="00C51B8B"/>
    <w:rsid w:val="00C850B0"/>
    <w:rsid w:val="00CD47AA"/>
    <w:rsid w:val="00D117E6"/>
    <w:rsid w:val="00D77E4C"/>
    <w:rsid w:val="00DF645E"/>
    <w:rsid w:val="00E8537A"/>
    <w:rsid w:val="00E92A54"/>
    <w:rsid w:val="00EE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7DCE9EC"/>
  <w15:chartTrackingRefBased/>
  <w15:docId w15:val="{8E450403-666E-4A92-85EF-345E3F16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6CEA"/>
    <w:pPr>
      <w:spacing w:after="0" w:line="240" w:lineRule="auto"/>
    </w:pPr>
    <w:rPr>
      <w:rFonts w:ascii="Georgia" w:eastAsia="Times New Roman" w:hAnsi="Georgia" w:cs="Times New Roman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3C6CEA"/>
    <w:pPr>
      <w:keepNext/>
      <w:jc w:val="center"/>
      <w:outlineLvl w:val="3"/>
    </w:pPr>
    <w:rPr>
      <w:rFonts w:ascii="Arial" w:hAnsi="Arial" w:cs="Arial"/>
      <w:b/>
      <w:sz w:val="32"/>
      <w:szCs w:val="28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C6CEA"/>
    <w:rPr>
      <w:rFonts w:ascii="Arial" w:eastAsia="Times New Roman" w:hAnsi="Arial" w:cs="Arial"/>
      <w:b/>
      <w:sz w:val="32"/>
      <w:szCs w:val="28"/>
      <w:lang w:val="en-US" w:eastAsia="nl-NL"/>
    </w:rPr>
  </w:style>
  <w:style w:type="paragraph" w:styleId="FootnoteText">
    <w:name w:val="footnote text"/>
    <w:aliases w:val="fn,Footnote ak,footnote text,fn Char,footnote text Char,Footnotes Char,Footnote ak Char,ft,fn cafc,Footnotes Char Char,Footnote Text Char Char,fn Char Char,footnote text Char Char Char Ch"/>
    <w:basedOn w:val="Normal"/>
    <w:link w:val="FootnoteTextChar1"/>
    <w:semiHidden/>
    <w:rsid w:val="003C6CEA"/>
    <w:rPr>
      <w:sz w:val="20"/>
      <w:szCs w:val="20"/>
    </w:rPr>
  </w:style>
  <w:style w:type="character" w:customStyle="1" w:styleId="FootnoteTextChar1">
    <w:name w:val="Footnote Text Char1"/>
    <w:aliases w:val="fn Char1,Footnote ak Char1,footnote text Char1,fn Char Char1,footnote text Char Char,Footnotes Char Char1,Footnote ak Char Char,ft Char,fn cafc Char,Footnotes Char Char Char,Footnote Text Char Char Char,fn Char Char Char"/>
    <w:link w:val="FootnoteText"/>
    <w:semiHidden/>
    <w:locked/>
    <w:rsid w:val="003C6CEA"/>
    <w:rPr>
      <w:rFonts w:ascii="Georgia" w:eastAsia="Times New Roman" w:hAnsi="Georgia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3C6CEA"/>
    <w:rPr>
      <w:rFonts w:ascii="Georgia" w:eastAsia="Times New Roman" w:hAnsi="Georgia" w:cs="Times New Roman"/>
      <w:sz w:val="20"/>
      <w:szCs w:val="20"/>
      <w:lang w:val="en-US"/>
    </w:rPr>
  </w:style>
  <w:style w:type="character" w:styleId="FootnoteReference">
    <w:name w:val="footnote reference"/>
    <w:semiHidden/>
    <w:rsid w:val="003C6CE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C6CE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C6CE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BalloonText">
    <w:name w:val="Balloon Text"/>
    <w:basedOn w:val="Normal"/>
    <w:link w:val="BalloonTextChar"/>
    <w:semiHidden/>
    <w:rsid w:val="003C6C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C6CEA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semiHidden/>
    <w:rsid w:val="003C6C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6CEA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6C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C6CE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C6CEA"/>
    <w:rPr>
      <w:b/>
      <w:bCs/>
    </w:rPr>
  </w:style>
  <w:style w:type="paragraph" w:styleId="Footer">
    <w:name w:val="footer"/>
    <w:basedOn w:val="Normal"/>
    <w:link w:val="FooterChar"/>
    <w:uiPriority w:val="99"/>
    <w:rsid w:val="003C6C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CEA"/>
    <w:rPr>
      <w:rFonts w:ascii="Georgia" w:eastAsia="Times New Roman" w:hAnsi="Georgia" w:cs="Times New Roman"/>
      <w:szCs w:val="24"/>
      <w:lang w:val="en-US"/>
    </w:rPr>
  </w:style>
  <w:style w:type="character" w:styleId="PageNumber">
    <w:name w:val="page number"/>
    <w:basedOn w:val="DefaultParagraphFont"/>
    <w:rsid w:val="003C6CEA"/>
  </w:style>
  <w:style w:type="character" w:customStyle="1" w:styleId="EndnoteTextChar">
    <w:name w:val="Endnote Text Char"/>
    <w:basedOn w:val="DefaultParagraphFont"/>
    <w:link w:val="EndnoteText"/>
    <w:semiHidden/>
    <w:rsid w:val="003C6CEA"/>
    <w:rPr>
      <w:rFonts w:ascii="Georgia" w:eastAsia="Times New Roman" w:hAnsi="Georgia" w:cs="Times New Roman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3C6CEA"/>
    <w:rPr>
      <w:sz w:val="20"/>
      <w:szCs w:val="20"/>
    </w:rPr>
  </w:style>
  <w:style w:type="character" w:styleId="Hyperlink">
    <w:name w:val="Hyperlink"/>
    <w:rsid w:val="003C6CE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C6C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CEA"/>
    <w:rPr>
      <w:rFonts w:ascii="Georgia" w:eastAsia="Times New Roman" w:hAnsi="Georgia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C6CEA"/>
    <w:pPr>
      <w:ind w:left="720"/>
    </w:pPr>
    <w:rPr>
      <w:rFonts w:ascii="Calibri" w:eastAsia="Calibri" w:hAnsi="Calibri" w:cs="Calibri"/>
      <w:szCs w:val="22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C6CEA"/>
    <w:rPr>
      <w:color w:val="808080"/>
    </w:rPr>
  </w:style>
  <w:style w:type="paragraph" w:customStyle="1" w:styleId="Default">
    <w:name w:val="Default"/>
    <w:rsid w:val="007B0207"/>
    <w:pPr>
      <w:autoSpaceDE w:val="0"/>
      <w:autoSpaceDN w:val="0"/>
      <w:adjustRightInd w:val="0"/>
      <w:spacing w:after="0" w:line="240" w:lineRule="auto"/>
    </w:pPr>
    <w:rPr>
      <w:rFonts w:ascii="Georgia" w:eastAsiaTheme="minorEastAsia" w:hAnsi="Georgia" w:cs="Georgia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7B0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6495E4C907846D185AAEA8D32907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7B15-41F9-4161-B1EC-72C82C999697}"/>
      </w:docPartPr>
      <w:docPartBody>
        <w:p w:rsidR="00CA1029" w:rsidRDefault="00B466B4" w:rsidP="00B466B4">
          <w:pPr>
            <w:pStyle w:val="F6495E4C907846D185AAEA8D3290729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74205AC4FF8D4C448D21994DB6988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DDEBC-0CBE-48A8-BEA9-5D77A4928E90}"/>
      </w:docPartPr>
      <w:docPartBody>
        <w:p w:rsidR="00CA1029" w:rsidRDefault="00B466B4" w:rsidP="00B466B4">
          <w:pPr>
            <w:pStyle w:val="74205AC4FF8D4C448D21994DB698813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F92C56D2871A44C6AB80B36A3D2FB5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3D01A-6420-4E1B-A032-C3DC9D64CAFB}"/>
      </w:docPartPr>
      <w:docPartBody>
        <w:p w:rsidR="00CA1029" w:rsidRDefault="00B466B4" w:rsidP="00B466B4">
          <w:pPr>
            <w:pStyle w:val="F92C56D2871A44C6AB80B36A3D2FB5C3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88CE2415C8364B4DB11A5D786F153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4DFD2-3015-43A3-B6BC-FE4E80B020BD}"/>
      </w:docPartPr>
      <w:docPartBody>
        <w:p w:rsidR="00CA1029" w:rsidRDefault="00B466B4" w:rsidP="00B466B4">
          <w:pPr>
            <w:pStyle w:val="88CE2415C8364B4DB11A5D786F153165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922EAEB0C0864778B822A2CD9C474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5411D-CFFF-44BA-A210-5AA789EB39CD}"/>
      </w:docPartPr>
      <w:docPartBody>
        <w:p w:rsidR="00CA1029" w:rsidRDefault="00B466B4" w:rsidP="00B466B4">
          <w:pPr>
            <w:pStyle w:val="922EAEB0C0864778B822A2CD9C474297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30A59F2B38C446538342FC0670593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2FF76-87DE-42BC-A7E1-756D09E923F2}"/>
      </w:docPartPr>
      <w:docPartBody>
        <w:p w:rsidR="00CA1029" w:rsidRDefault="00B466B4" w:rsidP="00B466B4">
          <w:pPr>
            <w:pStyle w:val="30A59F2B38C446538342FC06705931C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B6964CF87ADC40AAB89E820C981AF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1AD4A-4565-488B-A803-C7EA6E57472A}"/>
      </w:docPartPr>
      <w:docPartBody>
        <w:p w:rsidR="00CA1029" w:rsidRDefault="00B466B4" w:rsidP="00B466B4">
          <w:pPr>
            <w:pStyle w:val="B6964CF87ADC40AAB89E820C981AFF56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C9D9F26010064DFB8A6EF7BD14326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45592-E3A2-4CBC-B85A-22B21E23A2BB}"/>
      </w:docPartPr>
      <w:docPartBody>
        <w:p w:rsidR="00CA1029" w:rsidRDefault="00B466B4" w:rsidP="00B466B4">
          <w:pPr>
            <w:pStyle w:val="C9D9F26010064DFB8A6EF7BD14326DA4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F1E98EEC93BD47A9B317589FD825C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F7BA-D404-4FEA-8591-37050182DADA}"/>
      </w:docPartPr>
      <w:docPartBody>
        <w:p w:rsidR="00CA1029" w:rsidRDefault="00B466B4" w:rsidP="00B466B4">
          <w:pPr>
            <w:pStyle w:val="F1E98EEC93BD47A9B317589FD825C6EC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EB3B7C3CF4144F28A1B1CB8F68A6C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56F88-34A4-42FF-A3E5-4FC8FE5830D7}"/>
      </w:docPartPr>
      <w:docPartBody>
        <w:p w:rsidR="00CA1029" w:rsidRDefault="00B466B4" w:rsidP="00B466B4">
          <w:pPr>
            <w:pStyle w:val="EB3B7C3CF4144F28A1B1CB8F68A6C41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4AD2080652304B0F9C6766A40F5B3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295BE-40CE-4426-A760-EF281C5AB669}"/>
      </w:docPartPr>
      <w:docPartBody>
        <w:p w:rsidR="00CA1029" w:rsidRDefault="00B466B4" w:rsidP="00B466B4">
          <w:pPr>
            <w:pStyle w:val="4AD2080652304B0F9C6766A40F5B3964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404D9F937C114DA9A7F4A36E688AB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7349-94F4-4E28-8291-57834A525A71}"/>
      </w:docPartPr>
      <w:docPartBody>
        <w:p w:rsidR="00CA1029" w:rsidRDefault="00B466B4" w:rsidP="00B466B4">
          <w:pPr>
            <w:pStyle w:val="404D9F937C114DA9A7F4A36E688AB17D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404D50DB42FF4CA6A2FE654DDA07F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0EFDF-25BB-46F7-BBEC-6FE485F6EE3F}"/>
      </w:docPartPr>
      <w:docPartBody>
        <w:p w:rsidR="00CA1029" w:rsidRDefault="00B466B4" w:rsidP="00B466B4">
          <w:pPr>
            <w:pStyle w:val="404D50DB42FF4CA6A2FE654DDA07F575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914B7D081B3B436AA9FE7BF51A534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16266-2460-4CEF-88F4-097CBA44CAA9}"/>
      </w:docPartPr>
      <w:docPartBody>
        <w:p w:rsidR="00CA1029" w:rsidRDefault="00B466B4" w:rsidP="00B466B4">
          <w:pPr>
            <w:pStyle w:val="914B7D081B3B436AA9FE7BF51A5347C5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72970DBB8A7E4CF5B2D89565FC96A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1789E-9B3F-4B22-AFDE-511941BB7D30}"/>
      </w:docPartPr>
      <w:docPartBody>
        <w:p w:rsidR="00CA1029" w:rsidRDefault="00B466B4" w:rsidP="00B466B4">
          <w:pPr>
            <w:pStyle w:val="72970DBB8A7E4CF5B2D89565FC96AC0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5F814A8F45D34B05BC24C712CD56E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CA343-7220-42AA-B8FC-5D0422F62DD1}"/>
      </w:docPartPr>
      <w:docPartBody>
        <w:p w:rsidR="00CA1029" w:rsidRDefault="00B466B4" w:rsidP="00B466B4">
          <w:pPr>
            <w:pStyle w:val="5F814A8F45D34B05BC24C712CD56E31C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DDD3E332815443C88E746F1259DC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FAEC5-8680-4E57-9115-2BC06E482E67}"/>
      </w:docPartPr>
      <w:docPartBody>
        <w:p w:rsidR="00CA1029" w:rsidRDefault="00B466B4" w:rsidP="00B466B4">
          <w:pPr>
            <w:pStyle w:val="DDD3E332815443C88E746F1259DC0F59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E0169EE26EFA42BCAE05776A72BBE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35FC1-D254-45FA-A27F-B4490580520A}"/>
      </w:docPartPr>
      <w:docPartBody>
        <w:p w:rsidR="00CA1029" w:rsidRDefault="00B466B4" w:rsidP="00B466B4">
          <w:pPr>
            <w:pStyle w:val="E0169EE26EFA42BCAE05776A72BBE73F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1AEAB24CF65641DCA0923D08D67B1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1EFA8-B9D8-43E3-9B35-2B516DA855A1}"/>
      </w:docPartPr>
      <w:docPartBody>
        <w:p w:rsidR="00CA1029" w:rsidRDefault="00B466B4" w:rsidP="00B466B4">
          <w:pPr>
            <w:pStyle w:val="1AEAB24CF65641DCA0923D08D67B1854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0876352A4DCC4BB8A6F0996186823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904191-F24D-4E1E-88B0-8709EEC04B11}"/>
      </w:docPartPr>
      <w:docPartBody>
        <w:p w:rsidR="00CA1029" w:rsidRDefault="00B466B4" w:rsidP="00B466B4">
          <w:pPr>
            <w:pStyle w:val="0876352A4DCC4BB8A6F0996186823C85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BFAD751C4B224AFDA9D097149ADED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C92A8-5120-4013-92F4-C3AFE389A5F6}"/>
      </w:docPartPr>
      <w:docPartBody>
        <w:p w:rsidR="00CA1029" w:rsidRDefault="00B466B4" w:rsidP="00B466B4">
          <w:pPr>
            <w:pStyle w:val="BFAD751C4B224AFDA9D097149ADED49D"/>
          </w:pPr>
          <w:r w:rsidRPr="00F64F46">
            <w:rPr>
              <w:rStyle w:val="PlaceholderText"/>
            </w:rPr>
            <w:t>Choose an item.</w:t>
          </w:r>
        </w:p>
      </w:docPartBody>
    </w:docPart>
    <w:docPart>
      <w:docPartPr>
        <w:name w:val="B7B79A31EB44487D82B689A834021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4B812-EFC8-44EC-97C4-094AEA862CAB}"/>
      </w:docPartPr>
      <w:docPartBody>
        <w:p w:rsidR="00CA1029" w:rsidRDefault="00B466B4" w:rsidP="00B466B4">
          <w:pPr>
            <w:pStyle w:val="B7B79A31EB44487D82B689A834021664"/>
          </w:pPr>
          <w:r w:rsidRPr="00F64F46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6AA"/>
    <w:rsid w:val="000C36AA"/>
    <w:rsid w:val="002655BC"/>
    <w:rsid w:val="003B7ADE"/>
    <w:rsid w:val="004D623D"/>
    <w:rsid w:val="006E5F59"/>
    <w:rsid w:val="00AC7A77"/>
    <w:rsid w:val="00B466B4"/>
    <w:rsid w:val="00C55E55"/>
    <w:rsid w:val="00CA1029"/>
    <w:rsid w:val="00CB2208"/>
    <w:rsid w:val="00D1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66B4"/>
    <w:rPr>
      <w:color w:val="808080"/>
    </w:rPr>
  </w:style>
  <w:style w:type="paragraph" w:customStyle="1" w:styleId="7CE5613E52E44E55A784F62D95B4E6F9">
    <w:name w:val="7CE5613E52E44E55A784F62D95B4E6F9"/>
    <w:rsid w:val="000C36AA"/>
  </w:style>
  <w:style w:type="paragraph" w:customStyle="1" w:styleId="0D806225DEDF4120A7C3B8E4A9084149">
    <w:name w:val="0D806225DEDF4120A7C3B8E4A9084149"/>
    <w:rsid w:val="000C36AA"/>
  </w:style>
  <w:style w:type="paragraph" w:customStyle="1" w:styleId="222D04C4A4E54256A5C19BDBBCF9DC78">
    <w:name w:val="222D04C4A4E54256A5C19BDBBCF9DC78"/>
    <w:rsid w:val="000C36AA"/>
  </w:style>
  <w:style w:type="paragraph" w:customStyle="1" w:styleId="CB70DFC04BA54733A7B75FA8B5B0232A">
    <w:name w:val="CB70DFC04BA54733A7B75FA8B5B0232A"/>
    <w:rsid w:val="000C36AA"/>
  </w:style>
  <w:style w:type="paragraph" w:customStyle="1" w:styleId="954BFC2976434F50BD8544FDC4FE94A1">
    <w:name w:val="954BFC2976434F50BD8544FDC4FE94A1"/>
    <w:rsid w:val="000C36AA"/>
  </w:style>
  <w:style w:type="paragraph" w:customStyle="1" w:styleId="B70C76473BDB4E65A3149E633BA3203E">
    <w:name w:val="B70C76473BDB4E65A3149E633BA3203E"/>
    <w:rsid w:val="000C36AA"/>
  </w:style>
  <w:style w:type="paragraph" w:customStyle="1" w:styleId="0985E8139A8D4975B6B098CEC3CBF650">
    <w:name w:val="0985E8139A8D4975B6B098CEC3CBF650"/>
    <w:rsid w:val="000C36AA"/>
  </w:style>
  <w:style w:type="paragraph" w:customStyle="1" w:styleId="DADD1396643743E88C24459C4ACE7BDC">
    <w:name w:val="DADD1396643743E88C24459C4ACE7BDC"/>
    <w:rsid w:val="000C36AA"/>
  </w:style>
  <w:style w:type="paragraph" w:customStyle="1" w:styleId="EDE30D766DAE4A7AA7DB2C6CFC44107D">
    <w:name w:val="EDE30D766DAE4A7AA7DB2C6CFC44107D"/>
    <w:rsid w:val="000C36AA"/>
  </w:style>
  <w:style w:type="paragraph" w:customStyle="1" w:styleId="E0C3E4D56ABD4F26926F3433448827F7">
    <w:name w:val="E0C3E4D56ABD4F26926F3433448827F7"/>
    <w:rsid w:val="000C36AA"/>
  </w:style>
  <w:style w:type="paragraph" w:customStyle="1" w:styleId="34540CBAFAE742588CC10F861D1B2305">
    <w:name w:val="34540CBAFAE742588CC10F861D1B2305"/>
    <w:rsid w:val="000C36AA"/>
  </w:style>
  <w:style w:type="paragraph" w:customStyle="1" w:styleId="9DD64336E5B84DDE8462DED3B7D436CC">
    <w:name w:val="9DD64336E5B84DDE8462DED3B7D436CC"/>
    <w:rsid w:val="002655BC"/>
  </w:style>
  <w:style w:type="paragraph" w:customStyle="1" w:styleId="E6981C06AC0C4313823D1A352E9315DE">
    <w:name w:val="E6981C06AC0C4313823D1A352E9315DE"/>
    <w:rsid w:val="002655BC"/>
  </w:style>
  <w:style w:type="paragraph" w:customStyle="1" w:styleId="930A2D97080847849E84FA8F91F42F3A">
    <w:name w:val="930A2D97080847849E84FA8F91F42F3A"/>
    <w:rsid w:val="002655BC"/>
  </w:style>
  <w:style w:type="paragraph" w:customStyle="1" w:styleId="D1DF36362C6B49729F238EE3F016FB48">
    <w:name w:val="D1DF36362C6B49729F238EE3F016FB48"/>
    <w:rsid w:val="002655BC"/>
  </w:style>
  <w:style w:type="paragraph" w:customStyle="1" w:styleId="1B26EDC378E34E3F90C2FE894FB216BA">
    <w:name w:val="1B26EDC378E34E3F90C2FE894FB216BA"/>
    <w:rsid w:val="002655BC"/>
  </w:style>
  <w:style w:type="paragraph" w:customStyle="1" w:styleId="F32F71CB8E1549219CDD11C1D8B0EC54">
    <w:name w:val="F32F71CB8E1549219CDD11C1D8B0EC54"/>
    <w:rsid w:val="002655BC"/>
  </w:style>
  <w:style w:type="paragraph" w:customStyle="1" w:styleId="B45EB47A4DA548EC8AB13F2CEEC7DFE5">
    <w:name w:val="B45EB47A4DA548EC8AB13F2CEEC7DFE5"/>
    <w:rsid w:val="002655BC"/>
  </w:style>
  <w:style w:type="paragraph" w:customStyle="1" w:styleId="EA01E325766846D1BC178D02B75B787F">
    <w:name w:val="EA01E325766846D1BC178D02B75B787F"/>
    <w:rsid w:val="002655BC"/>
  </w:style>
  <w:style w:type="paragraph" w:customStyle="1" w:styleId="E0792C7F78B44572BFE910A25AC3A551">
    <w:name w:val="E0792C7F78B44572BFE910A25AC3A551"/>
    <w:rsid w:val="002655BC"/>
  </w:style>
  <w:style w:type="paragraph" w:customStyle="1" w:styleId="AF33BBC359C14BCFA4AA0D8542D0A3B0">
    <w:name w:val="AF33BBC359C14BCFA4AA0D8542D0A3B0"/>
    <w:rsid w:val="002655BC"/>
  </w:style>
  <w:style w:type="paragraph" w:customStyle="1" w:styleId="C82473568A9743D39FC7EB3B39E30775">
    <w:name w:val="C82473568A9743D39FC7EB3B39E30775"/>
    <w:rsid w:val="002655BC"/>
  </w:style>
  <w:style w:type="paragraph" w:customStyle="1" w:styleId="20B006E10B6B4C21BB2FCE44C96B79E4">
    <w:name w:val="20B006E10B6B4C21BB2FCE44C96B79E4"/>
    <w:rsid w:val="002655BC"/>
  </w:style>
  <w:style w:type="paragraph" w:customStyle="1" w:styleId="AC93F1D106824AFDAB88D5F9251EA06C">
    <w:name w:val="AC93F1D106824AFDAB88D5F9251EA06C"/>
    <w:rsid w:val="002655BC"/>
  </w:style>
  <w:style w:type="paragraph" w:customStyle="1" w:styleId="103A300F7B0049DB9F9AD457DC20BCC6">
    <w:name w:val="103A300F7B0049DB9F9AD457DC20BCC6"/>
    <w:rsid w:val="002655BC"/>
  </w:style>
  <w:style w:type="paragraph" w:customStyle="1" w:styleId="76052E9A8F4B45BEA86E11DBBC392150">
    <w:name w:val="76052E9A8F4B45BEA86E11DBBC392150"/>
    <w:rsid w:val="002655BC"/>
  </w:style>
  <w:style w:type="paragraph" w:customStyle="1" w:styleId="9B5CDB76D5854F4D8F433F1E2549EF7C">
    <w:name w:val="9B5CDB76D5854F4D8F433F1E2549EF7C"/>
    <w:rsid w:val="002655BC"/>
  </w:style>
  <w:style w:type="paragraph" w:customStyle="1" w:styleId="4AAD1B72433E4682BC49DBF6D9E38D12">
    <w:name w:val="4AAD1B72433E4682BC49DBF6D9E38D12"/>
    <w:rsid w:val="002655BC"/>
  </w:style>
  <w:style w:type="paragraph" w:customStyle="1" w:styleId="0DDADE9131714A96A3005086AF4471CD">
    <w:name w:val="0DDADE9131714A96A3005086AF4471CD"/>
    <w:rsid w:val="002655BC"/>
  </w:style>
  <w:style w:type="paragraph" w:customStyle="1" w:styleId="D651F0787D7142AE9AF1706DDF88C982">
    <w:name w:val="D651F0787D7142AE9AF1706DDF88C982"/>
    <w:rsid w:val="002655BC"/>
  </w:style>
  <w:style w:type="paragraph" w:customStyle="1" w:styleId="0C9DE05279574402AB2256783F89DF3E">
    <w:name w:val="0C9DE05279574402AB2256783F89DF3E"/>
    <w:rsid w:val="002655BC"/>
  </w:style>
  <w:style w:type="paragraph" w:customStyle="1" w:styleId="F7AA0D60CBD64540B7CE2548DDFBE6FE">
    <w:name w:val="F7AA0D60CBD64540B7CE2548DDFBE6FE"/>
    <w:rsid w:val="002655BC"/>
  </w:style>
  <w:style w:type="paragraph" w:customStyle="1" w:styleId="045D17E67513487ABFBA558BD88D6C15">
    <w:name w:val="045D17E67513487ABFBA558BD88D6C15"/>
    <w:rsid w:val="002655BC"/>
  </w:style>
  <w:style w:type="paragraph" w:customStyle="1" w:styleId="3751381A812E41EE8804DD8892B2B607">
    <w:name w:val="3751381A812E41EE8804DD8892B2B607"/>
    <w:rsid w:val="002655BC"/>
  </w:style>
  <w:style w:type="paragraph" w:customStyle="1" w:styleId="DF727DF6A34D41D6BB70E95821381DFA">
    <w:name w:val="DF727DF6A34D41D6BB70E95821381DFA"/>
    <w:rsid w:val="002655BC"/>
  </w:style>
  <w:style w:type="paragraph" w:customStyle="1" w:styleId="699C148D35B944689C6872D4353EB9A2">
    <w:name w:val="699C148D35B944689C6872D4353EB9A2"/>
    <w:rsid w:val="002655BC"/>
  </w:style>
  <w:style w:type="paragraph" w:customStyle="1" w:styleId="6D04FF5DCB574A258A092094B51910BA">
    <w:name w:val="6D04FF5DCB574A258A092094B51910BA"/>
    <w:rsid w:val="002655BC"/>
  </w:style>
  <w:style w:type="paragraph" w:customStyle="1" w:styleId="8EDDC5B010A8447992D7B9DD21EBC808">
    <w:name w:val="8EDDC5B010A8447992D7B9DD21EBC808"/>
    <w:rsid w:val="002655BC"/>
  </w:style>
  <w:style w:type="paragraph" w:customStyle="1" w:styleId="94D4E38BD827479899E18CCB5D29E0DD">
    <w:name w:val="94D4E38BD827479899E18CCB5D29E0DD"/>
    <w:rsid w:val="002655BC"/>
  </w:style>
  <w:style w:type="paragraph" w:customStyle="1" w:styleId="0D2E37A7BC43441CA32C2441436B399E">
    <w:name w:val="0D2E37A7BC43441CA32C2441436B399E"/>
    <w:rsid w:val="002655BC"/>
  </w:style>
  <w:style w:type="paragraph" w:customStyle="1" w:styleId="641EA5CC3E654B28858C937193AF2D3A">
    <w:name w:val="641EA5CC3E654B28858C937193AF2D3A"/>
    <w:rsid w:val="002655BC"/>
  </w:style>
  <w:style w:type="paragraph" w:customStyle="1" w:styleId="1DBCD5F09FEF4BD2A292C67D06CD7DE2">
    <w:name w:val="1DBCD5F09FEF4BD2A292C67D06CD7DE2"/>
    <w:rsid w:val="002655BC"/>
  </w:style>
  <w:style w:type="paragraph" w:customStyle="1" w:styleId="59ABA38D742440BAB44C0FB98CE6783D">
    <w:name w:val="59ABA38D742440BAB44C0FB98CE6783D"/>
    <w:rsid w:val="002655BC"/>
  </w:style>
  <w:style w:type="paragraph" w:customStyle="1" w:styleId="AC3FED17CAE6438DB24B89A44B7AA450">
    <w:name w:val="AC3FED17CAE6438DB24B89A44B7AA450"/>
    <w:rsid w:val="002655BC"/>
  </w:style>
  <w:style w:type="paragraph" w:customStyle="1" w:styleId="3E41128E864D45998DB964D4C3786955">
    <w:name w:val="3E41128E864D45998DB964D4C3786955"/>
    <w:rsid w:val="002655BC"/>
  </w:style>
  <w:style w:type="paragraph" w:customStyle="1" w:styleId="CE0B3DF6496E461ABE458E9C3500DA2C">
    <w:name w:val="CE0B3DF6496E461ABE458E9C3500DA2C"/>
    <w:rsid w:val="002655BC"/>
  </w:style>
  <w:style w:type="paragraph" w:customStyle="1" w:styleId="F9120807AE9B42F5AF69C24370C6F9AF">
    <w:name w:val="F9120807AE9B42F5AF69C24370C6F9AF"/>
    <w:rsid w:val="002655BC"/>
  </w:style>
  <w:style w:type="paragraph" w:customStyle="1" w:styleId="A43A63FADA474EDCA05066F64751705B">
    <w:name w:val="A43A63FADA474EDCA05066F64751705B"/>
    <w:rsid w:val="002655BC"/>
  </w:style>
  <w:style w:type="paragraph" w:customStyle="1" w:styleId="BF740801F07446EBA53EE1CFC5948322">
    <w:name w:val="BF740801F07446EBA53EE1CFC5948322"/>
    <w:rsid w:val="002655BC"/>
  </w:style>
  <w:style w:type="paragraph" w:customStyle="1" w:styleId="5A2B8E1AD9A34B549BAF5907DA6FA252">
    <w:name w:val="5A2B8E1AD9A34B549BAF5907DA6FA252"/>
    <w:rsid w:val="002655BC"/>
  </w:style>
  <w:style w:type="paragraph" w:customStyle="1" w:styleId="811C3F6602884AE5B1929F5E92AA0C3D">
    <w:name w:val="811C3F6602884AE5B1929F5E92AA0C3D"/>
    <w:rsid w:val="002655BC"/>
  </w:style>
  <w:style w:type="paragraph" w:customStyle="1" w:styleId="F6495E4C907846D185AAEA8D32907299">
    <w:name w:val="F6495E4C907846D185AAEA8D32907299"/>
    <w:rsid w:val="00B466B4"/>
  </w:style>
  <w:style w:type="paragraph" w:customStyle="1" w:styleId="74205AC4FF8D4C448D21994DB6988139">
    <w:name w:val="74205AC4FF8D4C448D21994DB6988139"/>
    <w:rsid w:val="00B466B4"/>
  </w:style>
  <w:style w:type="paragraph" w:customStyle="1" w:styleId="F92C56D2871A44C6AB80B36A3D2FB5C3">
    <w:name w:val="F92C56D2871A44C6AB80B36A3D2FB5C3"/>
    <w:rsid w:val="00B466B4"/>
  </w:style>
  <w:style w:type="paragraph" w:customStyle="1" w:styleId="88CE2415C8364B4DB11A5D786F153165">
    <w:name w:val="88CE2415C8364B4DB11A5D786F153165"/>
    <w:rsid w:val="00B466B4"/>
  </w:style>
  <w:style w:type="paragraph" w:customStyle="1" w:styleId="922EAEB0C0864778B822A2CD9C474297">
    <w:name w:val="922EAEB0C0864778B822A2CD9C474297"/>
    <w:rsid w:val="00B466B4"/>
  </w:style>
  <w:style w:type="paragraph" w:customStyle="1" w:styleId="30A59F2B38C446538342FC06705931C9">
    <w:name w:val="30A59F2B38C446538342FC06705931C9"/>
    <w:rsid w:val="00B466B4"/>
  </w:style>
  <w:style w:type="paragraph" w:customStyle="1" w:styleId="B6964CF87ADC40AAB89E820C981AFF56">
    <w:name w:val="B6964CF87ADC40AAB89E820C981AFF56"/>
    <w:rsid w:val="00B466B4"/>
  </w:style>
  <w:style w:type="paragraph" w:customStyle="1" w:styleId="C9D9F26010064DFB8A6EF7BD14326DA4">
    <w:name w:val="C9D9F26010064DFB8A6EF7BD14326DA4"/>
    <w:rsid w:val="00B466B4"/>
  </w:style>
  <w:style w:type="paragraph" w:customStyle="1" w:styleId="F1E98EEC93BD47A9B317589FD825C6EC">
    <w:name w:val="F1E98EEC93BD47A9B317589FD825C6EC"/>
    <w:rsid w:val="00B466B4"/>
  </w:style>
  <w:style w:type="paragraph" w:customStyle="1" w:styleId="EB3B7C3CF4144F28A1B1CB8F68A6C419">
    <w:name w:val="EB3B7C3CF4144F28A1B1CB8F68A6C419"/>
    <w:rsid w:val="00B466B4"/>
  </w:style>
  <w:style w:type="paragraph" w:customStyle="1" w:styleId="4AD2080652304B0F9C6766A40F5B3964">
    <w:name w:val="4AD2080652304B0F9C6766A40F5B3964"/>
    <w:rsid w:val="00B466B4"/>
  </w:style>
  <w:style w:type="paragraph" w:customStyle="1" w:styleId="404D9F937C114DA9A7F4A36E688AB17D">
    <w:name w:val="404D9F937C114DA9A7F4A36E688AB17D"/>
    <w:rsid w:val="00B466B4"/>
  </w:style>
  <w:style w:type="paragraph" w:customStyle="1" w:styleId="404D50DB42FF4CA6A2FE654DDA07F575">
    <w:name w:val="404D50DB42FF4CA6A2FE654DDA07F575"/>
    <w:rsid w:val="00B466B4"/>
  </w:style>
  <w:style w:type="paragraph" w:customStyle="1" w:styleId="914B7D081B3B436AA9FE7BF51A5347C5">
    <w:name w:val="914B7D081B3B436AA9FE7BF51A5347C5"/>
    <w:rsid w:val="00B466B4"/>
  </w:style>
  <w:style w:type="paragraph" w:customStyle="1" w:styleId="72970DBB8A7E4CF5B2D89565FC96AC09">
    <w:name w:val="72970DBB8A7E4CF5B2D89565FC96AC09"/>
    <w:rsid w:val="00B466B4"/>
  </w:style>
  <w:style w:type="paragraph" w:customStyle="1" w:styleId="5F814A8F45D34B05BC24C712CD56E31C">
    <w:name w:val="5F814A8F45D34B05BC24C712CD56E31C"/>
    <w:rsid w:val="00B466B4"/>
  </w:style>
  <w:style w:type="paragraph" w:customStyle="1" w:styleId="DDD3E332815443C88E746F1259DC0F59">
    <w:name w:val="DDD3E332815443C88E746F1259DC0F59"/>
    <w:rsid w:val="00B466B4"/>
  </w:style>
  <w:style w:type="paragraph" w:customStyle="1" w:styleId="E0169EE26EFA42BCAE05776A72BBE73F">
    <w:name w:val="E0169EE26EFA42BCAE05776A72BBE73F"/>
    <w:rsid w:val="00B466B4"/>
  </w:style>
  <w:style w:type="paragraph" w:customStyle="1" w:styleId="1AEAB24CF65641DCA0923D08D67B1854">
    <w:name w:val="1AEAB24CF65641DCA0923D08D67B1854"/>
    <w:rsid w:val="00B466B4"/>
  </w:style>
  <w:style w:type="paragraph" w:customStyle="1" w:styleId="0876352A4DCC4BB8A6F0996186823C85">
    <w:name w:val="0876352A4DCC4BB8A6F0996186823C85"/>
    <w:rsid w:val="00B466B4"/>
  </w:style>
  <w:style w:type="paragraph" w:customStyle="1" w:styleId="BFAD751C4B224AFDA9D097149ADED49D">
    <w:name w:val="BFAD751C4B224AFDA9D097149ADED49D"/>
    <w:rsid w:val="00B466B4"/>
  </w:style>
  <w:style w:type="paragraph" w:customStyle="1" w:styleId="B7B79A31EB44487D82B689A834021664">
    <w:name w:val="B7B79A31EB44487D82B689A834021664"/>
    <w:rsid w:val="00B466B4"/>
  </w:style>
  <w:style w:type="paragraph" w:customStyle="1" w:styleId="67378F77764C480FA9A1719ECA92E49F">
    <w:name w:val="67378F77764C480FA9A1719ECA92E49F"/>
    <w:rsid w:val="00D13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a473315-44a4-4518-8a4f-31f7017f3642">FYACPHA5NQ3C-1827838651-152</_dlc_DocId>
    <_dlc_DocIdUrl xmlns="fa473315-44a4-4518-8a4f-31f7017f3642">
      <Url>https://tgf.sharepoint.com/sites/TSGMT4/MHUB/_layouts/15/DocIdRedir.aspx?ID=FYACPHA5NQ3C-1827838651-152</Url>
      <Description>FYACPHA5NQ3C-1827838651-152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097f1e6-5941-48e7-ac45-8c5509127d4f" ContentTypeId="0x01010014768F94803F42BEA62C5B7969543DC7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king Document" ma:contentTypeID="0x01010014768F94803F42BEA62C5B7969543DC70023C877EEEC2B4D4489F15C9926FF48C8" ma:contentTypeVersion="127" ma:contentTypeDescription="A Word document." ma:contentTypeScope="" ma:versionID="7e5afd7b523091ae4bdfe2e075f012c6">
  <xsd:schema xmlns:xsd="http://www.w3.org/2001/XMLSchema" xmlns:xs="http://www.w3.org/2001/XMLSchema" xmlns:p="http://schemas.microsoft.com/office/2006/metadata/properties" xmlns:ns2="fa473315-44a4-4518-8a4f-31f7017f3642" targetNamespace="http://schemas.microsoft.com/office/2006/metadata/properties" ma:root="true" ma:fieldsID="aae1572b91b3c34df38f91cee44eac3a" ns2:_="">
    <xsd:import namespace="fa473315-44a4-4518-8a4f-31f7017f364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73315-44a4-4518-8a4f-31f7017f364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B0218-AFFD-45F5-B2D8-154B97E75BCC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fa473315-44a4-4518-8a4f-31f7017f3642"/>
  </ds:schemaRefs>
</ds:datastoreItem>
</file>

<file path=customXml/itemProps2.xml><?xml version="1.0" encoding="utf-8"?>
<ds:datastoreItem xmlns:ds="http://schemas.openxmlformats.org/officeDocument/2006/customXml" ds:itemID="{52B2A723-E8AC-4AFA-B14B-B6DE90514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98537-E067-4E1C-8D01-07BE30B5DF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5C5856-9851-4026-99DF-B0EFC2834E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B762A19-1251-46CD-8CC5-C97C99857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473315-44a4-4518-8a4f-31f7017f36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E2D91E-B9E5-4946-AA09-A3A0A958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ACB592E6.dotm</Template>
  <TotalTime>0</TotalTime>
  <Pages>10</Pages>
  <Words>823</Words>
  <Characters>4696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Kanyika</dc:creator>
  <cp:keywords/>
  <dc:description/>
  <cp:lastModifiedBy>Susanne Reichelt</cp:lastModifiedBy>
  <cp:revision>2</cp:revision>
  <dcterms:created xsi:type="dcterms:W3CDTF">2017-01-26T14:59:00Z</dcterms:created>
  <dcterms:modified xsi:type="dcterms:W3CDTF">2017-01-26T14:59:00Z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0x01010014768F94803F42BEA62C5B7969543DC70023C877EEEC2B4D4489F15C9926FF48C8</vt:lpwstr>
  </property>
  <property fmtid="{D5CDD505-2E9C-101B-9397-08002B2CF9AE}" pid="3" name="_dlc_DocIdItemGuid">
    <vt:lpwstr>046c3bfb-3e05-47a3-9578-8ab6da967325</vt:lpwstr>
  </property>
</Properties>
</file>